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DBDF2" w14:textId="57D4AA5E" w:rsidR="002501CF" w:rsidRPr="00F738B5" w:rsidRDefault="002501CF" w:rsidP="002501CF">
      <w:pPr>
        <w:pStyle w:val="3GPPHeader"/>
        <w:spacing w:after="60"/>
        <w:rPr>
          <w:sz w:val="32"/>
          <w:szCs w:val="32"/>
        </w:rPr>
      </w:pPr>
      <w:r w:rsidRPr="00CE0424">
        <w:t>3GPP TSG-</w:t>
      </w:r>
      <w:r w:rsidRPr="00F738B5">
        <w:t>RAN WG2 #98</w:t>
      </w:r>
      <w:r w:rsidRPr="00F738B5">
        <w:tab/>
      </w:r>
      <w:proofErr w:type="spellStart"/>
      <w:r w:rsidRPr="00F738B5">
        <w:rPr>
          <w:sz w:val="32"/>
          <w:szCs w:val="32"/>
        </w:rPr>
        <w:t>Tdoc</w:t>
      </w:r>
      <w:proofErr w:type="spellEnd"/>
      <w:r w:rsidRPr="00F738B5">
        <w:rPr>
          <w:sz w:val="32"/>
          <w:szCs w:val="32"/>
        </w:rPr>
        <w:t xml:space="preserve"> </w:t>
      </w:r>
      <w:bookmarkStart w:id="0" w:name="_GoBack"/>
      <w:r w:rsidRPr="00F738B5">
        <w:rPr>
          <w:sz w:val="32"/>
          <w:szCs w:val="32"/>
        </w:rPr>
        <w:t>R2-17</w:t>
      </w:r>
      <w:r w:rsidR="00F738B5" w:rsidRPr="00F738B5">
        <w:rPr>
          <w:sz w:val="32"/>
          <w:szCs w:val="32"/>
        </w:rPr>
        <w:t>04172</w:t>
      </w:r>
      <w:bookmarkEnd w:id="0"/>
    </w:p>
    <w:p w14:paraId="051CC08A" w14:textId="266A4623" w:rsidR="002501CF" w:rsidRPr="00F738B5" w:rsidRDefault="002501CF" w:rsidP="002501CF">
      <w:pPr>
        <w:pStyle w:val="CRCoverPage"/>
        <w:tabs>
          <w:tab w:val="left" w:pos="7230"/>
        </w:tabs>
        <w:outlineLvl w:val="0"/>
        <w:rPr>
          <w:b/>
          <w:noProof/>
          <w:sz w:val="24"/>
        </w:rPr>
      </w:pPr>
      <w:r w:rsidRPr="00F738B5">
        <w:rPr>
          <w:b/>
          <w:noProof/>
          <w:sz w:val="24"/>
        </w:rPr>
        <w:t>Hangzhou, China, 15</w:t>
      </w:r>
      <w:r w:rsidRPr="00F738B5">
        <w:rPr>
          <w:b/>
          <w:noProof/>
          <w:sz w:val="24"/>
          <w:vertAlign w:val="superscript"/>
        </w:rPr>
        <w:t xml:space="preserve"> th</w:t>
      </w:r>
      <w:r w:rsidRPr="00F738B5">
        <w:rPr>
          <w:b/>
          <w:noProof/>
          <w:sz w:val="24"/>
        </w:rPr>
        <w:t xml:space="preserve"> – 19</w:t>
      </w:r>
      <w:r w:rsidRPr="00F738B5">
        <w:rPr>
          <w:b/>
          <w:noProof/>
          <w:sz w:val="24"/>
          <w:vertAlign w:val="superscript"/>
        </w:rPr>
        <w:t>th</w:t>
      </w:r>
      <w:r w:rsidRPr="00F738B5">
        <w:rPr>
          <w:b/>
          <w:noProof/>
          <w:sz w:val="24"/>
        </w:rPr>
        <w:t xml:space="preserve"> May 2017</w:t>
      </w:r>
      <w:r w:rsidRPr="00F738B5">
        <w:rPr>
          <w:b/>
          <w:noProof/>
          <w:sz w:val="24"/>
        </w:rPr>
        <w:tab/>
      </w:r>
      <w:r w:rsidRPr="00F738B5">
        <w:rPr>
          <w:i/>
          <w:noProof/>
        </w:rPr>
        <w:t>(update of R2-1702556)</w:t>
      </w:r>
      <w:r w:rsidRPr="00F738B5">
        <w:rPr>
          <w:b/>
          <w:noProof/>
        </w:rPr>
        <w:t xml:space="preserve"> </w:t>
      </w:r>
    </w:p>
    <w:p w14:paraId="0A090AE5" w14:textId="77777777" w:rsidR="00E90E49" w:rsidRPr="00F738B5" w:rsidRDefault="00E90E49" w:rsidP="00357380">
      <w:pPr>
        <w:pStyle w:val="3GPPHeader"/>
      </w:pPr>
    </w:p>
    <w:p w14:paraId="17F3B8F4" w14:textId="443A8798" w:rsidR="00E90E49" w:rsidRPr="00F738B5" w:rsidRDefault="00E90E49" w:rsidP="00311702">
      <w:pPr>
        <w:pStyle w:val="3GPPHeader"/>
        <w:rPr>
          <w:sz w:val="22"/>
          <w:szCs w:val="22"/>
          <w:lang w:val="en-US"/>
        </w:rPr>
      </w:pPr>
      <w:r w:rsidRPr="00F738B5">
        <w:rPr>
          <w:sz w:val="22"/>
          <w:szCs w:val="22"/>
          <w:lang w:val="en-US"/>
        </w:rPr>
        <w:t>Agenda Item:</w:t>
      </w:r>
      <w:r w:rsidRPr="00F738B5">
        <w:rPr>
          <w:sz w:val="22"/>
          <w:szCs w:val="22"/>
          <w:lang w:val="en-US"/>
        </w:rPr>
        <w:tab/>
      </w:r>
      <w:r w:rsidR="00F738B5" w:rsidRPr="00F738B5">
        <w:rPr>
          <w:sz w:val="22"/>
          <w:szCs w:val="22"/>
          <w:lang w:val="en-US"/>
        </w:rPr>
        <w:t>9.7.2</w:t>
      </w:r>
    </w:p>
    <w:p w14:paraId="7C0B203C" w14:textId="6ADDF012" w:rsidR="00E90E49" w:rsidRPr="00F738B5" w:rsidRDefault="003D3C45" w:rsidP="00F64C2B">
      <w:pPr>
        <w:pStyle w:val="3GPPHeader"/>
        <w:rPr>
          <w:sz w:val="22"/>
          <w:szCs w:val="22"/>
        </w:rPr>
      </w:pPr>
      <w:r w:rsidRPr="00F738B5">
        <w:rPr>
          <w:sz w:val="22"/>
          <w:szCs w:val="22"/>
        </w:rPr>
        <w:t>Source:</w:t>
      </w:r>
      <w:r w:rsidR="00E90E49" w:rsidRPr="00F738B5">
        <w:rPr>
          <w:sz w:val="22"/>
          <w:szCs w:val="22"/>
        </w:rPr>
        <w:tab/>
      </w:r>
      <w:r w:rsidR="00014D69" w:rsidRPr="00F738B5">
        <w:rPr>
          <w:sz w:val="22"/>
          <w:szCs w:val="22"/>
        </w:rPr>
        <w:t>Ericsson</w:t>
      </w:r>
    </w:p>
    <w:p w14:paraId="51E09575" w14:textId="2F4EDF2A" w:rsidR="00E90E49" w:rsidRPr="00612F10" w:rsidRDefault="003D3C45" w:rsidP="00311702">
      <w:pPr>
        <w:pStyle w:val="3GPPHeader"/>
        <w:rPr>
          <w:sz w:val="22"/>
          <w:szCs w:val="22"/>
        </w:rPr>
      </w:pPr>
      <w:r w:rsidRPr="00F738B5">
        <w:rPr>
          <w:sz w:val="22"/>
          <w:szCs w:val="22"/>
        </w:rPr>
        <w:t>Title:</w:t>
      </w:r>
      <w:r w:rsidR="00E90E49" w:rsidRPr="00F738B5">
        <w:rPr>
          <w:sz w:val="22"/>
          <w:szCs w:val="22"/>
        </w:rPr>
        <w:tab/>
      </w:r>
      <w:r w:rsidR="00014D69" w:rsidRPr="00F738B5">
        <w:rPr>
          <w:sz w:val="22"/>
          <w:szCs w:val="22"/>
        </w:rPr>
        <w:t>Security aspects</w:t>
      </w:r>
      <w:r w:rsidR="00014D69" w:rsidRPr="00612F10">
        <w:rPr>
          <w:sz w:val="22"/>
          <w:szCs w:val="22"/>
        </w:rPr>
        <w:t xml:space="preserve"> of supporting LTE connected to 5G-CN</w:t>
      </w:r>
    </w:p>
    <w:p w14:paraId="07655338" w14:textId="1F51BCE8" w:rsidR="00CA7D2C" w:rsidRDefault="00E90E49" w:rsidP="007146AF">
      <w:pPr>
        <w:pStyle w:val="3GPPHeader"/>
        <w:rPr>
          <w:sz w:val="22"/>
          <w:szCs w:val="22"/>
        </w:rPr>
      </w:pPr>
      <w:r w:rsidRPr="00612F10">
        <w:rPr>
          <w:sz w:val="22"/>
          <w:szCs w:val="22"/>
        </w:rPr>
        <w:t>Document for:</w:t>
      </w:r>
      <w:r w:rsidRPr="00612F10">
        <w:rPr>
          <w:sz w:val="22"/>
          <w:szCs w:val="22"/>
        </w:rPr>
        <w:tab/>
      </w:r>
      <w:r w:rsidR="00CA7D2C">
        <w:rPr>
          <w:sz w:val="22"/>
          <w:szCs w:val="22"/>
        </w:rPr>
        <w:t>Information</w:t>
      </w:r>
    </w:p>
    <w:p w14:paraId="3A7E5336" w14:textId="77777777" w:rsidR="00E90E49" w:rsidRPr="00CE0424" w:rsidRDefault="00E90E49" w:rsidP="00CE0424">
      <w:pPr>
        <w:pStyle w:val="Heading1"/>
      </w:pPr>
      <w:r w:rsidRPr="00CE0424">
        <w:t>Introduction</w:t>
      </w:r>
    </w:p>
    <w:p w14:paraId="6617BF34" w14:textId="0202BFA6" w:rsidR="000A4BE8" w:rsidRDefault="00FC6BAE" w:rsidP="000A4BE8">
      <w:pPr>
        <w:pStyle w:val="BodyText"/>
        <w:rPr>
          <w:lang w:val="en-US"/>
        </w:rPr>
      </w:pPr>
      <w:r>
        <w:rPr>
          <w:lang w:val="en-US"/>
        </w:rPr>
        <w:t>This contribution is a resubmission of R2-</w:t>
      </w:r>
      <w:r w:rsidR="002501CF">
        <w:rPr>
          <w:lang w:val="en-US"/>
        </w:rPr>
        <w:t xml:space="preserve">1702556 </w:t>
      </w:r>
      <w:r>
        <w:rPr>
          <w:lang w:val="en-US"/>
        </w:rPr>
        <w:t xml:space="preserve">submitted to last RAN2 meeting. </w:t>
      </w:r>
      <w:r w:rsidR="000A4BE8">
        <w:rPr>
          <w:lang w:val="en-US"/>
        </w:rPr>
        <w:t xml:space="preserve">It has been agreed that LTE </w:t>
      </w:r>
      <w:proofErr w:type="spellStart"/>
      <w:r w:rsidR="0053699F">
        <w:rPr>
          <w:lang w:val="en-US"/>
        </w:rPr>
        <w:t>eNBs</w:t>
      </w:r>
      <w:proofErr w:type="spellEnd"/>
      <w:r w:rsidR="0053699F">
        <w:rPr>
          <w:lang w:val="en-US"/>
        </w:rPr>
        <w:t xml:space="preserve"> </w:t>
      </w:r>
      <w:r w:rsidR="000A4BE8">
        <w:rPr>
          <w:lang w:val="en-US"/>
        </w:rPr>
        <w:t xml:space="preserve">should be connected to Next Gen CN (5G-CN) to support connectivity options 5 </w:t>
      </w:r>
      <w:r w:rsidR="009006E4">
        <w:rPr>
          <w:lang w:val="en-US"/>
        </w:rPr>
        <w:t xml:space="preserve">(LTE standalone) </w:t>
      </w:r>
      <w:r w:rsidR="000A4BE8">
        <w:rPr>
          <w:lang w:val="en-US"/>
        </w:rPr>
        <w:t>and 7/7a</w:t>
      </w:r>
      <w:r w:rsidR="009006E4">
        <w:rPr>
          <w:lang w:val="en-US"/>
        </w:rPr>
        <w:t xml:space="preserve"> (LTE assisted NR)</w:t>
      </w:r>
      <w:r w:rsidR="000A4BE8">
        <w:rPr>
          <w:lang w:val="en-US"/>
        </w:rPr>
        <w:t xml:space="preserve"> as well as support fast RAN level mobility to option 2</w:t>
      </w:r>
      <w:r w:rsidR="009006E4">
        <w:rPr>
          <w:lang w:val="en-US"/>
        </w:rPr>
        <w:t xml:space="preserve"> (standalone NR)</w:t>
      </w:r>
      <w:r w:rsidR="000A4BE8">
        <w:rPr>
          <w:lang w:val="en-US"/>
        </w:rPr>
        <w:t xml:space="preserve">. This contribution discusses the impacts on LTE specifications from this related to access security. </w:t>
      </w:r>
    </w:p>
    <w:p w14:paraId="1B4B0461" w14:textId="77777777" w:rsidR="00D3005B" w:rsidRPr="000A4BE8" w:rsidRDefault="00D3005B" w:rsidP="00CE0424">
      <w:pPr>
        <w:pStyle w:val="BodyText"/>
        <w:rPr>
          <w:lang w:val="en-US"/>
        </w:rPr>
      </w:pPr>
    </w:p>
    <w:p w14:paraId="27F3B4D6" w14:textId="4A30806A" w:rsidR="001643A8" w:rsidRDefault="00035A8B" w:rsidP="00CE0424">
      <w:pPr>
        <w:pStyle w:val="Heading1"/>
      </w:pPr>
      <w:r>
        <w:t>Discussion</w:t>
      </w:r>
    </w:p>
    <w:p w14:paraId="1AD0E677" w14:textId="319F71B8" w:rsidR="00035A8B" w:rsidRDefault="00035A8B" w:rsidP="00035A8B">
      <w:r>
        <w:t>The work on 5G security is currently ongoing in SA3 making it difficult to assess all impacts on the LTE and NR specifications related to supporting 5G CN connectivity. Nevertheless, it is still important that the RAN WGs work in parallel to the SA3 work to develop RAN level mechanism</w:t>
      </w:r>
      <w:r w:rsidR="006C15E0">
        <w:t>s</w:t>
      </w:r>
      <w:r>
        <w:t xml:space="preserve"> that could meet the security requirements determined in SA3. As part of this work it is important to assess if existing LTE security solutions can be applied in 5G-RAN and what are the impacts on LTE security if SA3 </w:t>
      </w:r>
      <w:r w:rsidR="00C13C86">
        <w:t>introduces additional security mechanisms.</w:t>
      </w:r>
    </w:p>
    <w:p w14:paraId="1DE52C74" w14:textId="6328B9E5" w:rsidR="00C13C86" w:rsidRDefault="00C13C86" w:rsidP="00C13C86">
      <w:pPr>
        <w:pStyle w:val="Observation"/>
      </w:pPr>
      <w:r>
        <w:t>RAN WGs should be able to assess if the LTE access security solutions can be applied to (or are suitable for) 5G-RAN from a technical point of view, while SA3 should assess the security of these solutions and determine if any enhancements are needed from a security point of view.</w:t>
      </w:r>
    </w:p>
    <w:p w14:paraId="7E9A5B77" w14:textId="77777777" w:rsidR="00C13C86" w:rsidRDefault="00C13C86" w:rsidP="00035A8B"/>
    <w:p w14:paraId="3D98F4A6" w14:textId="168233FE" w:rsidR="00C13C86" w:rsidRDefault="00C13C86" w:rsidP="00C13C86">
      <w:pPr>
        <w:pStyle w:val="Heading1"/>
      </w:pPr>
      <w:r>
        <w:t>Possibility to reuse LTE access security solutions</w:t>
      </w:r>
    </w:p>
    <w:p w14:paraId="3200D5CF" w14:textId="25082A73" w:rsidR="003B260F" w:rsidRDefault="003B260F" w:rsidP="000A4BE8">
      <w:r>
        <w:t xml:space="preserve">A big part of the LTE access security solution is the handling of keys (incl. key derivation, signalling between nodes). The key handling mechanism in LTE has been designed to handle forward and backwards security. </w:t>
      </w:r>
    </w:p>
    <w:p w14:paraId="4551427D" w14:textId="24CA2A50" w:rsidR="003B260F" w:rsidRDefault="003B260F" w:rsidP="005F6DD3">
      <w:pPr>
        <w:pStyle w:val="ListParagraph"/>
        <w:numPr>
          <w:ilvl w:val="0"/>
          <w:numId w:val="15"/>
        </w:numPr>
      </w:pPr>
      <w:r w:rsidRPr="00035A8B">
        <w:rPr>
          <w:u w:val="single"/>
        </w:rPr>
        <w:t>Backward security</w:t>
      </w:r>
      <w:r w:rsidR="00035A8B" w:rsidRPr="00035A8B">
        <w:rPr>
          <w:u w:val="single"/>
        </w:rPr>
        <w:t>:</w:t>
      </w:r>
      <w:r>
        <w:t xml:space="preserve"> prevents attacks where the attacker has obtained a user key (</w:t>
      </w:r>
      <w:proofErr w:type="spellStart"/>
      <w:r>
        <w:t>e.g</w:t>
      </w:r>
      <w:proofErr w:type="spellEnd"/>
      <w:r>
        <w:t xml:space="preserve"> from a compromised node) and uses this key to decode recorded traffic sent/received earlier by the UE in </w:t>
      </w:r>
      <w:r w:rsidR="0053699F">
        <w:t>previous</w:t>
      </w:r>
      <w:r>
        <w:t xml:space="preserve"> nodes. Backwards security is supported by using “one-way” key derivation </w:t>
      </w:r>
      <w:r w:rsidR="005F6DD3">
        <w:t>at handover and state transitions making it computationally infeasible for the target node to derive any key used in the source node.</w:t>
      </w:r>
    </w:p>
    <w:p w14:paraId="17CD6EEC" w14:textId="15589AAE" w:rsidR="005F6DD3" w:rsidRDefault="005F6DD3" w:rsidP="003B260F">
      <w:pPr>
        <w:pStyle w:val="ListParagraph"/>
        <w:numPr>
          <w:ilvl w:val="0"/>
          <w:numId w:val="15"/>
        </w:numPr>
      </w:pPr>
      <w:r w:rsidRPr="00035A8B">
        <w:rPr>
          <w:u w:val="single"/>
        </w:rPr>
        <w:t>Forward security</w:t>
      </w:r>
      <w:r w:rsidR="00035A8B" w:rsidRPr="00035A8B">
        <w:rPr>
          <w:u w:val="single"/>
        </w:rPr>
        <w:t>:</w:t>
      </w:r>
      <w:r>
        <w:t xml:space="preserve"> prevents attacks where the attacker has obtained a user key (</w:t>
      </w:r>
      <w:proofErr w:type="spellStart"/>
      <w:r>
        <w:t>e.g</w:t>
      </w:r>
      <w:proofErr w:type="spellEnd"/>
      <w:r>
        <w:t xml:space="preserve"> from a compromised node) and uses this key to decode future traffic between the UE and </w:t>
      </w:r>
      <w:r w:rsidR="0053699F">
        <w:t>future</w:t>
      </w:r>
      <w:r>
        <w:t xml:space="preserve"> nodes. Forward security is supported </w:t>
      </w:r>
      <w:r w:rsidR="00035A8B">
        <w:t xml:space="preserve">in LTE RAN with help of the </w:t>
      </w:r>
      <w:r>
        <w:t>CN providing new key material after handover and state transitions down to the RAN.</w:t>
      </w:r>
    </w:p>
    <w:p w14:paraId="53D62AB7" w14:textId="76FD212C" w:rsidR="005F6DD3" w:rsidRDefault="0053699F" w:rsidP="005F6DD3">
      <w:r>
        <w:t>Although there have</w:t>
      </w:r>
      <w:r w:rsidR="005F6DD3">
        <w:t xml:space="preserve"> been discussion</w:t>
      </w:r>
      <w:r>
        <w:t>s</w:t>
      </w:r>
      <w:r w:rsidR="005F6DD3">
        <w:t xml:space="preserve"> on decoupling the key derivation from the handover</w:t>
      </w:r>
      <w:r>
        <w:t xml:space="preserve"> for intra-RAN node handover</w:t>
      </w:r>
      <w:r w:rsidR="005F6DD3">
        <w:t>, there has so far not been any proposals challenging the need to s</w:t>
      </w:r>
      <w:r>
        <w:t>upport the forward and backward</w:t>
      </w:r>
      <w:r w:rsidR="005F6DD3">
        <w:t xml:space="preserve"> security concept</w:t>
      </w:r>
      <w:r>
        <w:t>s between different RAN nodes</w:t>
      </w:r>
      <w:r w:rsidR="005F6DD3">
        <w:t xml:space="preserve"> also in 5G-RAN</w:t>
      </w:r>
      <w:r w:rsidR="001D6FAD">
        <w:t xml:space="preserve"> (LTE </w:t>
      </w:r>
      <w:proofErr w:type="spellStart"/>
      <w:r w:rsidR="001D6FAD">
        <w:t>eNBs</w:t>
      </w:r>
      <w:proofErr w:type="spellEnd"/>
      <w:r w:rsidR="001D6FAD">
        <w:t xml:space="preserve"> and NR </w:t>
      </w:r>
      <w:proofErr w:type="spellStart"/>
      <w:r w:rsidR="001D6FAD">
        <w:t>gNBs</w:t>
      </w:r>
      <w:proofErr w:type="spellEnd"/>
      <w:r w:rsidR="001D6FAD">
        <w:t xml:space="preserve"> connected to 5G-CN)</w:t>
      </w:r>
      <w:r w:rsidR="005F6DD3">
        <w:t xml:space="preserve">. </w:t>
      </w:r>
    </w:p>
    <w:p w14:paraId="4106F689" w14:textId="24BCECE6" w:rsidR="005F6DD3" w:rsidRDefault="005F6DD3" w:rsidP="005F6DD3">
      <w:pPr>
        <w:pStyle w:val="Observation"/>
      </w:pPr>
      <w:r>
        <w:t>It is assumed 5G-RAN security will a</w:t>
      </w:r>
      <w:r w:rsidR="0053699F">
        <w:t>dopt both forward and backward</w:t>
      </w:r>
      <w:r>
        <w:t xml:space="preserve"> security</w:t>
      </w:r>
      <w:r w:rsidR="0053699F">
        <w:t xml:space="preserve"> between different RAN nodes</w:t>
      </w:r>
      <w:r>
        <w:t>.</w:t>
      </w:r>
    </w:p>
    <w:p w14:paraId="6E7638D5" w14:textId="113A0B18" w:rsidR="003B260F" w:rsidRDefault="005F6DD3" w:rsidP="000A4BE8">
      <w:r>
        <w:lastRenderedPageBreak/>
        <w:t xml:space="preserve">The solution in LTE for forward and backward security is based on using </w:t>
      </w:r>
      <w:r w:rsidR="0053699F">
        <w:t xml:space="preserve">vertical and horizontal </w:t>
      </w:r>
      <w:r>
        <w:t xml:space="preserve">key derivations at handover and state transitions, where the key derivation </w:t>
      </w:r>
      <w:r w:rsidR="00827611">
        <w:t xml:space="preserve">at handover </w:t>
      </w:r>
      <w:r>
        <w:t>is controlled by t</w:t>
      </w:r>
      <w:r w:rsidR="001D6FAD">
        <w:t>he Next hop Chaining Counter (N</w:t>
      </w:r>
      <w:r>
        <w:t>CC) signalled to the UE. To our knowledge so far no issues has been raised with this concept from a RAN point of view. Assuming this concept meets the 5G security requirements as well in SA3 it should be possible to adopt also for the 5G RAN.</w:t>
      </w:r>
    </w:p>
    <w:p w14:paraId="330512FE" w14:textId="77777777" w:rsidR="005F6DD3" w:rsidRDefault="005F6DD3" w:rsidP="000A4BE8"/>
    <w:p w14:paraId="6450F9E4" w14:textId="7AC8608C" w:rsidR="005F6DD3" w:rsidRDefault="005F6DD3" w:rsidP="005F6DD3">
      <w:pPr>
        <w:pStyle w:val="TOC1"/>
      </w:pPr>
      <w:r>
        <w:t>Proposal 1</w:t>
      </w:r>
      <w:r w:rsidRPr="00DB0A9F">
        <w:rPr>
          <w:rFonts w:ascii="Calibri" w:eastAsia="SimSun" w:hAnsi="Calibri"/>
          <w:b w:val="0"/>
          <w:sz w:val="22"/>
        </w:rPr>
        <w:tab/>
      </w:r>
      <w:r>
        <w:t xml:space="preserve">The current </w:t>
      </w:r>
      <w:r w:rsidR="00756B57">
        <w:t xml:space="preserve">mechanism in </w:t>
      </w:r>
      <w:r>
        <w:t xml:space="preserve">LTE </w:t>
      </w:r>
      <w:r w:rsidR="00756B57">
        <w:t xml:space="preserve">for derivations of </w:t>
      </w:r>
      <w:r>
        <w:t>RAN key</w:t>
      </w:r>
      <w:r w:rsidR="00756B57">
        <w:t>s  that</w:t>
      </w:r>
      <w:r>
        <w:t xml:space="preserve"> </w:t>
      </w:r>
      <w:r w:rsidRPr="009C38BC">
        <w:t>support forward and backward security</w:t>
      </w:r>
      <w:r>
        <w:t xml:space="preserve"> should be adopted as a working assumption for 5G-RAN assuming it can fullfill the 5G security requirements</w:t>
      </w:r>
      <w:r w:rsidR="00035A8B">
        <w:t xml:space="preserve"> (to be determined by SA3)</w:t>
      </w:r>
      <w:r>
        <w:t>.</w:t>
      </w:r>
    </w:p>
    <w:p w14:paraId="7736B6B1" w14:textId="77777777" w:rsidR="005F6DD3" w:rsidRDefault="005F6DD3" w:rsidP="005F6DD3">
      <w:pPr>
        <w:pStyle w:val="TOC1"/>
      </w:pPr>
    </w:p>
    <w:p w14:paraId="5303E9B6" w14:textId="21EBF131" w:rsidR="009C38BC" w:rsidRDefault="009C38BC" w:rsidP="009C38BC">
      <w:pPr>
        <w:rPr>
          <w:b/>
          <w:bCs/>
        </w:rPr>
      </w:pPr>
    </w:p>
    <w:p w14:paraId="00D71A09" w14:textId="31251D5F" w:rsidR="009C38BC" w:rsidRDefault="009C38BC" w:rsidP="009C38BC">
      <w:pPr>
        <w:pStyle w:val="Heading1"/>
      </w:pPr>
      <w:r>
        <w:t>Possible impacts to LTE for supporting 5G-CN security</w:t>
      </w:r>
    </w:p>
    <w:p w14:paraId="7D8BDE10" w14:textId="667E95A4" w:rsidR="009C38BC" w:rsidRDefault="009C38BC" w:rsidP="007A2332">
      <w:pPr>
        <w:pStyle w:val="Observation"/>
        <w:numPr>
          <w:ilvl w:val="0"/>
          <w:numId w:val="0"/>
        </w:numPr>
        <w:rPr>
          <w:b w:val="0"/>
        </w:rPr>
      </w:pPr>
      <w:r>
        <w:rPr>
          <w:b w:val="0"/>
        </w:rPr>
        <w:t xml:space="preserve">This section discusses potential impacts on LTE </w:t>
      </w:r>
      <w:r w:rsidR="00C13C86">
        <w:rPr>
          <w:b w:val="0"/>
        </w:rPr>
        <w:t xml:space="preserve">if SA3 decides to enhance the 5G security in different ways. The enhancements below are speculative, nevertheless it is useful to analyse potential RAN impacts. </w:t>
      </w:r>
    </w:p>
    <w:p w14:paraId="390A3F05" w14:textId="57FBFBA5" w:rsidR="0099459B" w:rsidRDefault="0099459B" w:rsidP="0099459B">
      <w:pPr>
        <w:pStyle w:val="Heading2"/>
      </w:pPr>
      <w:r>
        <w:t>What if new integrity protection or ciphering algorithms and UE security capabilities are introduced for 5G-CN?</w:t>
      </w:r>
    </w:p>
    <w:p w14:paraId="59206580" w14:textId="7E411F54" w:rsidR="0099459B" w:rsidRDefault="0099459B" w:rsidP="0099459B">
      <w:r>
        <w:t>Currently in LTE</w:t>
      </w:r>
      <w:r w:rsidR="00C13C86">
        <w:t xml:space="preserve"> four</w:t>
      </w:r>
      <w:r>
        <w:t xml:space="preserve"> different ciphering and integrity protection algorithms are supported. Which algorithm the UE should use is signalled over the radio interface in RRC security setup and at handover. The UE shall support the first </w:t>
      </w:r>
      <w:r w:rsidR="00C13C86">
        <w:t>three</w:t>
      </w:r>
      <w:r>
        <w:t xml:space="preserve"> algorithms while the </w:t>
      </w:r>
      <w:r w:rsidR="00C13C86">
        <w:t>fourth</w:t>
      </w:r>
      <w:r>
        <w:t xml:space="preserve"> is optional. </w:t>
      </w:r>
    </w:p>
    <w:p w14:paraId="4AE2D2AA" w14:textId="58615BF5" w:rsidR="0099459B" w:rsidRDefault="0099459B" w:rsidP="0099459B">
      <w:r>
        <w:t xml:space="preserve">The mechanism to handle the security algorithms </w:t>
      </w:r>
      <w:r w:rsidR="00C13C86">
        <w:t xml:space="preserve">is </w:t>
      </w:r>
      <w:r>
        <w:t>future proof since it is possible to add more algorithms in the future (up to 16 algorithms with current signalling). So even if new algorithms are introduced as part of 5G CN and NR it should be possible to support this in LTE using existing methods</w:t>
      </w:r>
      <w:r w:rsidR="00C13C86">
        <w:t xml:space="preserve"> (with minimum standard impacts)</w:t>
      </w:r>
      <w:r w:rsidR="003002FC">
        <w:t xml:space="preserve"> assuming legacy algorithms are mandatory for 5G UEs</w:t>
      </w:r>
      <w:r>
        <w:t xml:space="preserve">. No impacts on </w:t>
      </w:r>
      <w:r w:rsidR="00C13C86">
        <w:t>exi</w:t>
      </w:r>
      <w:r w:rsidR="00B93DC3">
        <w:t>s</w:t>
      </w:r>
      <w:r w:rsidR="00C13C86">
        <w:t xml:space="preserve">ting </w:t>
      </w:r>
      <w:r>
        <w:t xml:space="preserve">LTE </w:t>
      </w:r>
      <w:proofErr w:type="spellStart"/>
      <w:r w:rsidR="001D6FAD">
        <w:t>eNB</w:t>
      </w:r>
      <w:proofErr w:type="spellEnd"/>
      <w:r w:rsidR="001D6FAD">
        <w:t xml:space="preserve"> </w:t>
      </w:r>
      <w:r w:rsidR="00C13C86">
        <w:t xml:space="preserve">HW </w:t>
      </w:r>
      <w:r>
        <w:t xml:space="preserve">is </w:t>
      </w:r>
      <w:r w:rsidR="00C13C86">
        <w:t>foreseen</w:t>
      </w:r>
      <w:r>
        <w:t xml:space="preserve"> assuming it is allowed for LTE </w:t>
      </w:r>
      <w:proofErr w:type="spellStart"/>
      <w:r>
        <w:t>eNBs</w:t>
      </w:r>
      <w:proofErr w:type="spellEnd"/>
      <w:r>
        <w:t xml:space="preserve"> to continue to use the legacy algorithms. </w:t>
      </w:r>
    </w:p>
    <w:p w14:paraId="7AB8A490" w14:textId="26266F8C" w:rsidR="0099459B" w:rsidRDefault="0099459B" w:rsidP="0099459B">
      <w:pPr>
        <w:pStyle w:val="Observation"/>
      </w:pPr>
      <w:r>
        <w:t xml:space="preserve">It should be possible to add new security algorithms in 5G-CN and 5G-RAN </w:t>
      </w:r>
      <w:r w:rsidR="009E47EE">
        <w:t xml:space="preserve">with minimum RAN2 specification effort and </w:t>
      </w:r>
      <w:r>
        <w:t xml:space="preserve">without impacting </w:t>
      </w:r>
      <w:r w:rsidR="00C13C86">
        <w:t xml:space="preserve">legacy </w:t>
      </w:r>
      <w:r>
        <w:t xml:space="preserve">LTE </w:t>
      </w:r>
      <w:proofErr w:type="spellStart"/>
      <w:r>
        <w:t>eNB</w:t>
      </w:r>
      <w:proofErr w:type="spellEnd"/>
      <w:r w:rsidR="00C13C86">
        <w:t xml:space="preserve"> HW. </w:t>
      </w:r>
    </w:p>
    <w:p w14:paraId="188E1C3B" w14:textId="47477FC5" w:rsidR="0099459B" w:rsidRDefault="0099459B" w:rsidP="0099459B">
      <w:r>
        <w:t>Regarding the UE security capabilities</w:t>
      </w:r>
      <w:r w:rsidR="00612F10">
        <w:t>,</w:t>
      </w:r>
      <w:r>
        <w:t xml:space="preserve"> these capabilities are in LTE common for AS and NAS and managed by the CN and sent down to the RAN during UE context setup.</w:t>
      </w:r>
      <w:r w:rsidR="003002FC">
        <w:t xml:space="preserve"> The capabilities are also echoed back to the UE on NAS layer to prevent bid-down attacks.</w:t>
      </w:r>
      <w:r>
        <w:t xml:space="preserve"> It is assumed similar solution can be adopted for 5G-CN. </w:t>
      </w:r>
      <w:r w:rsidR="001D6FAD">
        <w:t>Which algorithms will be mandatory for the UE / network to support can be discussed later.</w:t>
      </w:r>
    </w:p>
    <w:p w14:paraId="1EDDB6E9" w14:textId="279B8D6D" w:rsidR="0099459B" w:rsidRDefault="0099459B" w:rsidP="0099459B">
      <w:pPr>
        <w:pStyle w:val="Observation"/>
      </w:pPr>
      <w:r>
        <w:t>Assuming the UE security capabilities are handled in the same way for 5G-CN as in EPS there should be no</w:t>
      </w:r>
      <w:r w:rsidR="00756B57">
        <w:t xml:space="preserve"> or minimum</w:t>
      </w:r>
      <w:r w:rsidR="009E47EE">
        <w:t xml:space="preserve"> impacts on RAN2 specifications</w:t>
      </w:r>
      <w:r>
        <w:t xml:space="preserve">. </w:t>
      </w:r>
    </w:p>
    <w:p w14:paraId="40324F9F" w14:textId="3D24A436" w:rsidR="009C38BC" w:rsidRDefault="009C38BC" w:rsidP="007A2332">
      <w:pPr>
        <w:pStyle w:val="Observation"/>
        <w:numPr>
          <w:ilvl w:val="0"/>
          <w:numId w:val="0"/>
        </w:numPr>
        <w:rPr>
          <w:b w:val="0"/>
        </w:rPr>
      </w:pPr>
    </w:p>
    <w:p w14:paraId="41BC7366" w14:textId="5C76E29C" w:rsidR="009C38BC" w:rsidRDefault="009C38BC" w:rsidP="009C38BC">
      <w:pPr>
        <w:pStyle w:val="Heading2"/>
      </w:pPr>
      <w:r>
        <w:t xml:space="preserve">What if longer security keys </w:t>
      </w:r>
      <w:r w:rsidR="00C13C86">
        <w:t xml:space="preserve">should be used </w:t>
      </w:r>
      <w:r>
        <w:t>for 5G?</w:t>
      </w:r>
    </w:p>
    <w:p w14:paraId="6276A5BC" w14:textId="6E5F68A8" w:rsidR="009C38BC" w:rsidRDefault="009C38BC" w:rsidP="009C38BC">
      <w:r>
        <w:t>Currently in LTE</w:t>
      </w:r>
      <w:r w:rsidR="00CE3DAF">
        <w:t>,</w:t>
      </w:r>
      <w:r>
        <w:t xml:space="preserve"> 128 bit keys are used for RRC and UP ciphering and integrity protection (e.g. </w:t>
      </w:r>
      <w:proofErr w:type="spellStart"/>
      <w:r>
        <w:t>Kupenc</w:t>
      </w:r>
      <w:proofErr w:type="spellEnd"/>
      <w:r>
        <w:t xml:space="preserve">). The </w:t>
      </w:r>
      <w:proofErr w:type="spellStart"/>
      <w:r>
        <w:t>KeNB</w:t>
      </w:r>
      <w:proofErr w:type="spellEnd"/>
      <w:r>
        <w:t xml:space="preserve"> (and </w:t>
      </w:r>
      <w:proofErr w:type="spellStart"/>
      <w:r>
        <w:t>KeNB</w:t>
      </w:r>
      <w:proofErr w:type="spellEnd"/>
      <w:r>
        <w:t xml:space="preserve">* and NH) </w:t>
      </w:r>
      <w:r w:rsidR="0099459B">
        <w:t>are</w:t>
      </w:r>
      <w:r>
        <w:t xml:space="preserve"> however 256 bits since the 128 bit keys are actually truncated at the last step from 256 bit keys inside the </w:t>
      </w:r>
      <w:proofErr w:type="spellStart"/>
      <w:r>
        <w:t>eNB</w:t>
      </w:r>
      <w:proofErr w:type="spellEnd"/>
      <w:r>
        <w:t xml:space="preserve"> and UE</w:t>
      </w:r>
      <w:r w:rsidR="00D72DCD">
        <w:t xml:space="preserve"> as can </w:t>
      </w:r>
      <w:r w:rsidR="00CE3DAF">
        <w:t xml:space="preserve">be </w:t>
      </w:r>
      <w:r w:rsidR="00D72DCD">
        <w:t xml:space="preserve">seen </w:t>
      </w:r>
      <w:r w:rsidR="00CE3DAF">
        <w:t>in</w:t>
      </w:r>
      <w:r w:rsidR="00D72DCD">
        <w:t xml:space="preserve"> the figure</w:t>
      </w:r>
      <w:r w:rsidR="000B732F">
        <w:t xml:space="preserve"> 1</w:t>
      </w:r>
      <w:r w:rsidR="00D72DCD">
        <w:t xml:space="preserve"> from 33.401</w:t>
      </w:r>
      <w:r>
        <w:t>.</w:t>
      </w:r>
    </w:p>
    <w:p w14:paraId="4041CAFE" w14:textId="77777777" w:rsidR="000B732F" w:rsidRDefault="000B732F" w:rsidP="009C38BC"/>
    <w:p w14:paraId="440CB683" w14:textId="1F873D2F" w:rsidR="000B732F" w:rsidRDefault="000B732F" w:rsidP="000B732F">
      <w:pPr>
        <w:pStyle w:val="TH"/>
        <w:rPr>
          <w:rFonts w:eastAsia="SimSun" w:cs="Arial"/>
          <w:color w:val="0000FF"/>
          <w:kern w:val="2"/>
          <w:lang w:eastAsia="zh-CN"/>
        </w:rPr>
      </w:pPr>
      <w:r w:rsidRPr="000B732F">
        <w:rPr>
          <w:rFonts w:eastAsia="SimSun" w:cs="Arial"/>
          <w:noProof/>
          <w:color w:val="0000FF"/>
          <w:kern w:val="2"/>
          <w:lang w:val="en-US"/>
        </w:rPr>
        <w:lastRenderedPageBreak/>
        <mc:AlternateContent>
          <mc:Choice Requires="wps">
            <w:drawing>
              <wp:anchor distT="0" distB="0" distL="114300" distR="114300" simplePos="0" relativeHeight="251659264" behindDoc="0" locked="0" layoutInCell="1" allowOverlap="1" wp14:anchorId="3BB061D8" wp14:editId="007ED4D1">
                <wp:simplePos x="0" y="0"/>
                <wp:positionH relativeFrom="column">
                  <wp:posOffset>4392295</wp:posOffset>
                </wp:positionH>
                <wp:positionV relativeFrom="paragraph">
                  <wp:posOffset>1429385</wp:posOffset>
                </wp:positionV>
                <wp:extent cx="593725" cy="237490"/>
                <wp:effectExtent l="20320" t="10160" r="14605" b="9525"/>
                <wp:wrapNone/>
                <wp:docPr id="297" name="Freeform: Shape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0D24F1" id="Freeform: Shape 297" o:spid="_x0000_s1026" style="position:absolute;margin-left:345.85pt;margin-top:112.55pt;width:46.75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" path="m,l5400,21600r10800,l21600,,,xe">
                <v:stroke joinstyle="miter"/>
                <v:path o:connecttype="custom" o:connectlocs="519509,118745;296863,237490;74216,118745;296863,0" o:connectangles="0,0,0,0" textboxrect="4500,4500,17100,17100"/>
              </v:shape>
            </w:pict>
          </mc:Fallback>
        </mc:AlternateContent>
      </w:r>
      <w:r w:rsidRPr="000B732F">
        <w:rPr>
          <w:rFonts w:eastAsia="SimSun" w:cs="Arial"/>
          <w:noProof/>
          <w:color w:val="0000FF"/>
          <w:kern w:val="2"/>
          <w:lang w:val="en-US"/>
        </w:rPr>
        <mc:AlternateContent>
          <mc:Choice Requires="wpc">
            <w:drawing>
              <wp:inline distT="0" distB="0" distL="0" distR="0" wp14:anchorId="78A65E9A" wp14:editId="007C229B">
                <wp:extent cx="6055995" cy="4868545"/>
                <wp:effectExtent l="0" t="9525" r="1905" b="0"/>
                <wp:docPr id="296" name="Canvas 2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7" name="Freeform 151"/>
                        <wps:cNvSpPr>
                          <a:spLocks/>
                        </wps:cNvSpPr>
                        <wps:spPr bwMode="auto">
                          <a:xfrm>
                            <a:off x="2930525" y="0"/>
                            <a:ext cx="3061970" cy="712470"/>
                          </a:xfrm>
                          <a:custGeom>
                            <a:avLst/>
                            <a:gdLst>
                              <a:gd name="T0" fmla="*/ 0 w 4822"/>
                              <a:gd name="T1" fmla="*/ 817 h 1122"/>
                              <a:gd name="T2" fmla="*/ 2252 w 4822"/>
                              <a:gd name="T3" fmla="*/ 817 h 1122"/>
                              <a:gd name="T4" fmla="*/ 2252 w 4822"/>
                              <a:gd name="T5" fmla="*/ 1122 h 1122"/>
                              <a:gd name="T6" fmla="*/ 4822 w 4822"/>
                              <a:gd name="T7" fmla="*/ 1121 h 1122"/>
                              <a:gd name="T8" fmla="*/ 4822 w 4822"/>
                              <a:gd name="T9" fmla="*/ 0 h 1122"/>
                              <a:gd name="T10" fmla="*/ 0 w 4822"/>
                              <a:gd name="T11" fmla="*/ 0 h 1122"/>
                              <a:gd name="T12" fmla="*/ 0 w 4822"/>
                              <a:gd name="T13" fmla="*/ 817 h 1122"/>
                            </a:gdLst>
                            <a:ahLst/>
                            <a:cxnLst>
                              <a:cxn ang="0">
                                <a:pos x="T0" y="T1"/>
                              </a:cxn>
                              <a:cxn ang="0">
                                <a:pos x="T2" y="T3"/>
                              </a:cxn>
                              <a:cxn ang="0">
                                <a:pos x="T4" y="T5"/>
                              </a:cxn>
                              <a:cxn ang="0">
                                <a:pos x="T6" y="T7"/>
                              </a:cxn>
                              <a:cxn ang="0">
                                <a:pos x="T8" y="T9"/>
                              </a:cxn>
                              <a:cxn ang="0">
                                <a:pos x="T10" y="T11"/>
                              </a:cxn>
                              <a:cxn ang="0">
                                <a:pos x="T12" y="T13"/>
                              </a:cxn>
                            </a:cxnLst>
                            <a:rect l="0" t="0" r="r" b="b"/>
                            <a:pathLst>
                              <a:path w="4822" h="1122">
                                <a:moveTo>
                                  <a:pt x="0" y="817"/>
                                </a:moveTo>
                                <a:lnTo>
                                  <a:pt x="2252" y="817"/>
                                </a:lnTo>
                                <a:lnTo>
                                  <a:pt x="2252" y="1122"/>
                                </a:lnTo>
                                <a:lnTo>
                                  <a:pt x="4822" y="1121"/>
                                </a:lnTo>
                                <a:lnTo>
                                  <a:pt x="4822" y="0"/>
                                </a:lnTo>
                                <a:lnTo>
                                  <a:pt x="0" y="0"/>
                                </a:lnTo>
                                <a:lnTo>
                                  <a:pt x="0" y="817"/>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Text Box 152"/>
                        <wps:cNvSpPr txBox="1">
                          <a:spLocks noChangeArrowheads="1"/>
                        </wps:cNvSpPr>
                        <wps:spPr bwMode="auto">
                          <a:xfrm>
                            <a:off x="1984375" y="126365"/>
                            <a:ext cx="781685" cy="1019810"/>
                          </a:xfrm>
                          <a:prstGeom prst="rect">
                            <a:avLst/>
                          </a:prstGeom>
                          <a:solidFill>
                            <a:srgbClr val="FFFFFF"/>
                          </a:solidFill>
                          <a:ln w="9525">
                            <a:solidFill>
                              <a:srgbClr val="000000"/>
                            </a:solidFill>
                            <a:miter lim="800000"/>
                            <a:headEnd/>
                            <a:tailEnd/>
                          </a:ln>
                        </wps:spPr>
                        <wps:txbx>
                          <w:txbxContent>
                            <w:p w14:paraId="00BBA61C" w14:textId="77777777" w:rsidR="00727C08" w:rsidRDefault="00727C08" w:rsidP="000B732F">
                              <w:pPr>
                                <w:rPr>
                                  <w:rFonts w:cs="Arial"/>
                                  <w:sz w:val="24"/>
                                  <w:szCs w:val="24"/>
                                  <w:lang w:val="sv-SE" w:eastAsia="ja-JP"/>
                                </w:rPr>
                              </w:pPr>
                              <w:r>
                                <w:rPr>
                                  <w:b/>
                                  <w:sz w:val="24"/>
                                  <w:szCs w:val="24"/>
                                  <w:lang w:val="sv-SE" w:eastAsia="ja-JP"/>
                                </w:rPr>
                                <w:t>MME</w:t>
                              </w:r>
                            </w:p>
                            <w:p w14:paraId="39E03094" w14:textId="77777777" w:rsidR="00727C08" w:rsidRDefault="00727C08" w:rsidP="000B732F"/>
                            <w:p w14:paraId="68B45E47" w14:textId="77777777" w:rsidR="00727C08" w:rsidRDefault="00727C08" w:rsidP="000B732F"/>
                            <w:p w14:paraId="6A91BE28" w14:textId="77777777" w:rsidR="00727C08" w:rsidRDefault="00727C08" w:rsidP="000B732F"/>
                          </w:txbxContent>
                        </wps:txbx>
                        <wps:bodyPr rot="0" vert="horz" wrap="square" lIns="91440" tIns="45720" rIns="91440" bIns="45720" anchor="t" anchorCtr="0" upright="1">
                          <a:noAutofit/>
                        </wps:bodyPr>
                      </wps:wsp>
                      <wps:wsp>
                        <wps:cNvPr id="149" name="Freeform 153"/>
                        <wps:cNvSpPr>
                          <a:spLocks/>
                        </wps:cNvSpPr>
                        <wps:spPr bwMode="auto">
                          <a:xfrm>
                            <a:off x="2857500" y="685800"/>
                            <a:ext cx="3086100" cy="4114800"/>
                          </a:xfrm>
                          <a:custGeom>
                            <a:avLst/>
                            <a:gdLst>
                              <a:gd name="T0" fmla="*/ 62 w 4822"/>
                              <a:gd name="T1" fmla="*/ 0 h 6611"/>
                              <a:gd name="T2" fmla="*/ 2109 w 4822"/>
                              <a:gd name="T3" fmla="*/ 0 h 6611"/>
                              <a:gd name="T4" fmla="*/ 2109 w 4822"/>
                              <a:gd name="T5" fmla="*/ 416 h 6611"/>
                              <a:gd name="T6" fmla="*/ 4822 w 4822"/>
                              <a:gd name="T7" fmla="*/ 416 h 6611"/>
                              <a:gd name="T8" fmla="*/ 4822 w 4822"/>
                              <a:gd name="T9" fmla="*/ 6611 h 6611"/>
                              <a:gd name="T10" fmla="*/ 0 w 4822"/>
                              <a:gd name="T11" fmla="*/ 6611 h 6611"/>
                              <a:gd name="T12" fmla="*/ 0 w 4822"/>
                              <a:gd name="T13" fmla="*/ 0 h 6611"/>
                              <a:gd name="T14" fmla="*/ 62 w 4822"/>
                              <a:gd name="T15" fmla="*/ 0 h 66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22" h="6611">
                                <a:moveTo>
                                  <a:pt x="62" y="0"/>
                                </a:moveTo>
                                <a:lnTo>
                                  <a:pt x="2109" y="0"/>
                                </a:lnTo>
                                <a:lnTo>
                                  <a:pt x="2109" y="416"/>
                                </a:lnTo>
                                <a:lnTo>
                                  <a:pt x="4822" y="416"/>
                                </a:lnTo>
                                <a:lnTo>
                                  <a:pt x="4822" y="6611"/>
                                </a:lnTo>
                                <a:lnTo>
                                  <a:pt x="0" y="6611"/>
                                </a:lnTo>
                                <a:lnTo>
                                  <a:pt x="0" y="0"/>
                                </a:lnTo>
                                <a:lnTo>
                                  <a:pt x="62"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0" name="Text Box 154"/>
                        <wps:cNvSpPr txBox="1">
                          <a:spLocks noChangeArrowheads="1"/>
                        </wps:cNvSpPr>
                        <wps:spPr bwMode="auto">
                          <a:xfrm>
                            <a:off x="342900" y="121920"/>
                            <a:ext cx="1547495" cy="949960"/>
                          </a:xfrm>
                          <a:prstGeom prst="rect">
                            <a:avLst/>
                          </a:prstGeom>
                          <a:solidFill>
                            <a:srgbClr val="FFFFFF"/>
                          </a:solidFill>
                          <a:ln w="9525">
                            <a:solidFill>
                              <a:srgbClr val="000000"/>
                            </a:solidFill>
                            <a:miter lim="800000"/>
                            <a:headEnd/>
                            <a:tailEnd/>
                          </a:ln>
                        </wps:spPr>
                        <wps:txbx>
                          <w:txbxContent>
                            <w:p w14:paraId="7438E1BD" w14:textId="77777777" w:rsidR="00727C08" w:rsidRDefault="00727C08" w:rsidP="000B732F">
                              <w:pPr>
                                <w:rPr>
                                  <w:rFonts w:cs="Arial"/>
                                  <w:sz w:val="24"/>
                                  <w:szCs w:val="24"/>
                                  <w:lang w:val="sv-SE"/>
                                </w:rPr>
                              </w:pPr>
                              <w:r>
                                <w:rPr>
                                  <w:b/>
                                  <w:sz w:val="24"/>
                                  <w:szCs w:val="24"/>
                                  <w:lang w:val="sv-SE" w:eastAsia="en-US"/>
                                </w:rPr>
                                <w:t>HSS</w:t>
                              </w:r>
                            </w:p>
                            <w:p w14:paraId="45390E5D" w14:textId="77777777" w:rsidR="00727C08" w:rsidRDefault="00727C08" w:rsidP="000B732F"/>
                            <w:p w14:paraId="38E8E59F" w14:textId="77777777" w:rsidR="00727C08" w:rsidRDefault="00727C08" w:rsidP="000B732F"/>
                            <w:p w14:paraId="59BDC473" w14:textId="77777777" w:rsidR="00727C08" w:rsidRDefault="00727C08" w:rsidP="000B732F"/>
                          </w:txbxContent>
                        </wps:txbx>
                        <wps:bodyPr rot="0" vert="horz" wrap="square" lIns="91440" tIns="45720" rIns="91440" bIns="45720" anchor="t" anchorCtr="0" upright="1">
                          <a:noAutofit/>
                        </wps:bodyPr>
                      </wps:wsp>
                      <wps:wsp>
                        <wps:cNvPr id="151" name="Text Box 155"/>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602658C0" w14:textId="77777777" w:rsidR="00727C08" w:rsidRDefault="00727C08" w:rsidP="000B732F">
                              <w:pPr>
                                <w:rPr>
                                  <w:lang w:val="sv-SE"/>
                                </w:rPr>
                              </w:pPr>
                              <w:r>
                                <w:rPr>
                                  <w:rFonts w:ascii="Times New Roman" w:hAnsi="Times New Roman"/>
                                  <w:b/>
                                  <w:lang w:val="sv-SE" w:eastAsia="en-US"/>
                                </w:rPr>
                                <w:t>CK,IK</w:t>
                              </w:r>
                            </w:p>
                            <w:p w14:paraId="3A27A9F2" w14:textId="77777777" w:rsidR="00727C08" w:rsidRDefault="00727C08" w:rsidP="000B732F"/>
                            <w:p w14:paraId="1EAF8DD8" w14:textId="77777777" w:rsidR="00727C08" w:rsidRDefault="00727C08" w:rsidP="000B732F">
                              <w:pPr>
                                <w:rPr>
                                  <w:sz w:val="16"/>
                                  <w:szCs w:val="16"/>
                                  <w:lang w:val="sv-SE"/>
                                </w:rPr>
                              </w:pPr>
                              <w:r>
                                <w:rPr>
                                  <w:sz w:val="16"/>
                                  <w:szCs w:val="16"/>
                                  <w:lang w:val="sv-SE"/>
                                </w:rPr>
                                <w:t>256</w:t>
                              </w:r>
                            </w:p>
                            <w:p w14:paraId="4FE164A5" w14:textId="77777777" w:rsidR="00727C08" w:rsidRDefault="00727C08" w:rsidP="000B732F"/>
                            <w:p w14:paraId="14DEEB3B" w14:textId="77777777" w:rsidR="00727C08" w:rsidRDefault="00727C08" w:rsidP="000B732F"/>
                            <w:p w14:paraId="46F2EF61" w14:textId="77777777" w:rsidR="00727C08" w:rsidRDefault="00727C08" w:rsidP="000B732F"/>
                            <w:p w14:paraId="70D637DF" w14:textId="77777777" w:rsidR="00727C08" w:rsidRDefault="00727C08" w:rsidP="000B732F">
                              <w:pPr>
                                <w:rPr>
                                  <w:sz w:val="16"/>
                                  <w:szCs w:val="16"/>
                                  <w:lang w:val="sv-SE"/>
                                </w:rPr>
                              </w:pPr>
                              <w:r>
                                <w:rPr>
                                  <w:sz w:val="16"/>
                                  <w:szCs w:val="16"/>
                                  <w:lang w:val="sv-SE"/>
                                </w:rPr>
                                <w:t>256</w:t>
                              </w:r>
                            </w:p>
                            <w:p w14:paraId="652A6BD5" w14:textId="77777777" w:rsidR="00727C08" w:rsidRDefault="00727C08" w:rsidP="000B732F"/>
                          </w:txbxContent>
                        </wps:txbx>
                        <wps:bodyPr rot="0" vert="horz" wrap="square" lIns="91440" tIns="45720" rIns="91440" bIns="45720" anchor="t" anchorCtr="0" upright="1">
                          <a:noAutofit/>
                        </wps:bodyPr>
                      </wps:wsp>
                      <wps:wsp>
                        <wps:cNvPr id="152" name="AutoShape 156"/>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 name="Text Box 157"/>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7B41B" w14:textId="77777777" w:rsidR="00727C08" w:rsidRDefault="00727C08" w:rsidP="000B732F">
                              <w:pPr>
                                <w:rPr>
                                  <w:lang w:val="sv-SE"/>
                                </w:rPr>
                              </w:pPr>
                              <w:r>
                                <w:rPr>
                                  <w:rFonts w:ascii="Times New Roman" w:hAnsi="Times New Roman"/>
                                  <w:b/>
                                  <w:lang w:val="sv-SE" w:eastAsia="en-US"/>
                                </w:rPr>
                                <w:t>KDF</w:t>
                              </w:r>
                            </w:p>
                            <w:p w14:paraId="36452E99" w14:textId="77777777" w:rsidR="00727C08" w:rsidRDefault="00727C08" w:rsidP="000B732F"/>
                            <w:p w14:paraId="171985AA" w14:textId="77777777" w:rsidR="00727C08" w:rsidRDefault="00727C08" w:rsidP="000B732F"/>
                            <w:p w14:paraId="49299BAE" w14:textId="77777777" w:rsidR="00727C08" w:rsidRDefault="00727C08" w:rsidP="000B732F"/>
                          </w:txbxContent>
                        </wps:txbx>
                        <wps:bodyPr rot="0" vert="horz" wrap="square" lIns="91440" tIns="45720" rIns="91440" bIns="45720" anchor="t" anchorCtr="0" upright="1">
                          <a:noAutofit/>
                        </wps:bodyPr>
                      </wps:wsp>
                      <wps:wsp>
                        <wps:cNvPr id="154" name="Line 158"/>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Text Box 159"/>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642A4" w14:textId="77777777" w:rsidR="00727C08" w:rsidRDefault="00727C08" w:rsidP="000B732F">
                              <w:pPr>
                                <w:rPr>
                                  <w:sz w:val="16"/>
                                  <w:szCs w:val="16"/>
                                  <w:lang w:val="sv-SE"/>
                                </w:rPr>
                              </w:pPr>
                              <w:r>
                                <w:rPr>
                                  <w:rFonts w:ascii="Times New Roman" w:hAnsi="Times New Roman"/>
                                  <w:b/>
                                  <w:sz w:val="16"/>
                                  <w:szCs w:val="16"/>
                                  <w:lang w:val="sv-SE" w:eastAsia="en-US"/>
                                </w:rPr>
                                <w:t>256</w:t>
                              </w:r>
                            </w:p>
                            <w:p w14:paraId="0E778504" w14:textId="77777777" w:rsidR="00727C08" w:rsidRDefault="00727C08" w:rsidP="000B732F"/>
                            <w:p w14:paraId="1A36B276" w14:textId="77777777" w:rsidR="00727C08" w:rsidRDefault="00727C08" w:rsidP="000B732F"/>
                            <w:p w14:paraId="3F6921B3" w14:textId="77777777" w:rsidR="00727C08" w:rsidRDefault="00727C08" w:rsidP="000B732F"/>
                          </w:txbxContent>
                        </wps:txbx>
                        <wps:bodyPr rot="0" vert="horz" wrap="square" lIns="91440" tIns="45720" rIns="91440" bIns="45720" anchor="t" anchorCtr="0" upright="1">
                          <a:noAutofit/>
                        </wps:bodyPr>
                      </wps:wsp>
                      <wps:wsp>
                        <wps:cNvPr id="156" name="Freeform 160"/>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Text Box 161"/>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E98C8" w14:textId="77777777" w:rsidR="00727C08" w:rsidRDefault="00727C08" w:rsidP="000B732F">
                              <w:pPr>
                                <w:rPr>
                                  <w:sz w:val="16"/>
                                  <w:szCs w:val="16"/>
                                  <w:lang w:val="sv-SE"/>
                                </w:rPr>
                              </w:pPr>
                              <w:r>
                                <w:rPr>
                                  <w:rFonts w:ascii="Times New Roman" w:hAnsi="Times New Roman"/>
                                  <w:b/>
                                  <w:sz w:val="16"/>
                                  <w:szCs w:val="16"/>
                                  <w:lang w:val="sv-SE" w:eastAsia="en-US"/>
                                </w:rPr>
                                <w:t>256</w:t>
                              </w:r>
                            </w:p>
                            <w:p w14:paraId="5F7818CE" w14:textId="77777777" w:rsidR="00727C08" w:rsidRDefault="00727C08" w:rsidP="000B732F"/>
                            <w:p w14:paraId="1D5C831C" w14:textId="77777777" w:rsidR="00727C08" w:rsidRDefault="00727C08" w:rsidP="000B732F"/>
                            <w:p w14:paraId="011E8EB6" w14:textId="77777777" w:rsidR="00727C08" w:rsidRDefault="00727C08" w:rsidP="000B732F"/>
                          </w:txbxContent>
                        </wps:txbx>
                        <wps:bodyPr rot="0" vert="horz" wrap="square" lIns="91440" tIns="45720" rIns="91440" bIns="45720" anchor="t" anchorCtr="0" upright="1">
                          <a:noAutofit/>
                        </wps:bodyPr>
                      </wps:wsp>
                      <wps:wsp>
                        <wps:cNvPr id="158" name="Text Box 162"/>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57ED0" w14:textId="77777777" w:rsidR="00727C08" w:rsidRDefault="00727C08" w:rsidP="000B732F">
                              <w:pPr>
                                <w:rPr>
                                  <w:sz w:val="16"/>
                                  <w:szCs w:val="16"/>
                                  <w:lang w:val="sv-SE"/>
                                </w:rPr>
                              </w:pPr>
                              <w:r>
                                <w:rPr>
                                  <w:rFonts w:ascii="Times New Roman" w:hAnsi="Times New Roman"/>
                                  <w:b/>
                                  <w:sz w:val="16"/>
                                  <w:szCs w:val="16"/>
                                  <w:lang w:val="sv-SE" w:eastAsia="en-US"/>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EEA8DC" w14:textId="77777777" w:rsidR="00727C08" w:rsidRDefault="00727C08" w:rsidP="000B732F"/>
                            <w:p w14:paraId="4CD0E736" w14:textId="77777777" w:rsidR="00727C08" w:rsidRDefault="00727C08" w:rsidP="000B732F"/>
                            <w:p w14:paraId="0542D857" w14:textId="77777777" w:rsidR="00727C08" w:rsidRDefault="00727C08" w:rsidP="000B732F"/>
                          </w:txbxContent>
                        </wps:txbx>
                        <wps:bodyPr rot="0" vert="horz" wrap="square" lIns="91440" tIns="45720" rIns="91440" bIns="45720" anchor="t" anchorCtr="0" upright="1">
                          <a:noAutofit/>
                        </wps:bodyPr>
                      </wps:wsp>
                      <wps:wsp>
                        <wps:cNvPr id="159" name="Text Box 163"/>
                        <wps:cNvSpPr txBox="1">
                          <a:spLocks noChangeArrowheads="1"/>
                        </wps:cNvSpPr>
                        <wps:spPr bwMode="auto">
                          <a:xfrm>
                            <a:off x="118745" y="1146175"/>
                            <a:ext cx="2646045" cy="3654425"/>
                          </a:xfrm>
                          <a:prstGeom prst="rect">
                            <a:avLst/>
                          </a:prstGeom>
                          <a:solidFill>
                            <a:srgbClr val="FFFFFF"/>
                          </a:solidFill>
                          <a:ln w="9525">
                            <a:solidFill>
                              <a:srgbClr val="000000"/>
                            </a:solidFill>
                            <a:miter lim="800000"/>
                            <a:headEnd/>
                            <a:tailEnd/>
                          </a:ln>
                        </wps:spPr>
                        <wps:txbx>
                          <w:txbxContent>
                            <w:p w14:paraId="70722D49" w14:textId="77777777" w:rsidR="00727C08" w:rsidRDefault="00727C08" w:rsidP="000B732F">
                              <w:pPr>
                                <w:rPr>
                                  <w:rFonts w:cs="Arial"/>
                                  <w:sz w:val="24"/>
                                  <w:szCs w:val="24"/>
                                  <w:lang w:val="sv-SE" w:eastAsia="ja-JP"/>
                                </w:rPr>
                              </w:pPr>
                            </w:p>
                            <w:p w14:paraId="674045C0" w14:textId="77777777" w:rsidR="00727C08" w:rsidRDefault="00727C08" w:rsidP="000B732F"/>
                            <w:p w14:paraId="27C0B6E3" w14:textId="77777777" w:rsidR="00727C08" w:rsidRDefault="00727C08" w:rsidP="000B732F"/>
                            <w:p w14:paraId="2734D7AA" w14:textId="77777777" w:rsidR="00727C08" w:rsidRDefault="00727C08" w:rsidP="000B732F"/>
                          </w:txbxContent>
                        </wps:txbx>
                        <wps:bodyPr rot="0" vert="horz" wrap="square" lIns="91440" tIns="45720" rIns="91440" bIns="45720" anchor="t" anchorCtr="0" upright="1">
                          <a:noAutofit/>
                        </wps:bodyPr>
                      </wps:wsp>
                      <wps:wsp>
                        <wps:cNvPr id="160" name="Text Box 164"/>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31426D40" w14:textId="77777777" w:rsidR="00727C08" w:rsidRDefault="00727C08" w:rsidP="000B732F">
                              <w:pPr>
                                <w:rPr>
                                  <w:vertAlign w:val="subscript"/>
                                  <w:lang w:val="sv-SE"/>
                                </w:rPr>
                              </w:pPr>
                              <w:proofErr w:type="spellStart"/>
                              <w:r>
                                <w:rPr>
                                  <w:rFonts w:ascii="Times New Roman" w:hAnsi="Times New Roman"/>
                                  <w:b/>
                                  <w:lang w:val="sv-SE" w:eastAsia="en-US"/>
                                </w:rPr>
                                <w:t>K</w:t>
                              </w:r>
                              <w:r>
                                <w:rPr>
                                  <w:vertAlign w:val="subscript"/>
                                  <w:lang w:val="sv-SE"/>
                                </w:rPr>
                                <w:t>eNB</w:t>
                              </w:r>
                              <w:proofErr w:type="spellEnd"/>
                            </w:p>
                            <w:p w14:paraId="5C65F795" w14:textId="77777777" w:rsidR="00727C08" w:rsidRDefault="00727C08" w:rsidP="000B732F"/>
                            <w:p w14:paraId="4ED7E5F8" w14:textId="77777777" w:rsidR="00727C08" w:rsidRDefault="00727C08" w:rsidP="000B732F"/>
                            <w:p w14:paraId="4B9E48F0" w14:textId="77777777" w:rsidR="00727C08" w:rsidRDefault="00727C08" w:rsidP="000B732F"/>
                          </w:txbxContent>
                        </wps:txbx>
                        <wps:bodyPr rot="0" vert="horz" wrap="square" lIns="91440" tIns="45720" rIns="91440" bIns="45720" anchor="t" anchorCtr="0" upright="1">
                          <a:noAutofit/>
                        </wps:bodyPr>
                      </wps:wsp>
                      <wps:wsp>
                        <wps:cNvPr id="161" name="Text Box 165"/>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126103F8" w14:textId="77777777" w:rsidR="00727C08" w:rsidRDefault="00727C08" w:rsidP="000B732F">
                              <w:pPr>
                                <w:rPr>
                                  <w:lang w:val="sv-SE"/>
                                </w:rPr>
                              </w:pPr>
                              <w:r>
                                <w:rPr>
                                  <w:rFonts w:ascii="Times New Roman" w:hAnsi="Times New Roman"/>
                                  <w:b/>
                                  <w:lang w:val="sv-SE" w:eastAsia="en-US"/>
                                </w:rPr>
                                <w:t>K</w:t>
                              </w:r>
                              <w:r>
                                <w:rPr>
                                  <w:vertAlign w:val="subscript"/>
                                  <w:lang w:val="sv-SE"/>
                                </w:rPr>
                                <w:t>ASME</w:t>
                              </w:r>
                            </w:p>
                            <w:p w14:paraId="2EE20056" w14:textId="77777777" w:rsidR="00727C08" w:rsidRDefault="00727C08" w:rsidP="000B732F"/>
                            <w:p w14:paraId="2F33A268" w14:textId="77777777" w:rsidR="00727C08" w:rsidRDefault="00727C08" w:rsidP="000B732F"/>
                            <w:p w14:paraId="6AEA4E57" w14:textId="77777777" w:rsidR="00727C08" w:rsidRDefault="00727C08" w:rsidP="000B732F"/>
                          </w:txbxContent>
                        </wps:txbx>
                        <wps:bodyPr rot="0" vert="horz" wrap="square" lIns="91440" tIns="45720" rIns="91440" bIns="45720" anchor="t" anchorCtr="0" upright="1">
                          <a:noAutofit/>
                        </wps:bodyPr>
                      </wps:wsp>
                      <wps:wsp>
                        <wps:cNvPr id="162" name="Line 166"/>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7"/>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4249" w14:textId="77777777" w:rsidR="00727C08" w:rsidRDefault="00727C08" w:rsidP="000B732F">
                              <w:pPr>
                                <w:rPr>
                                  <w:sz w:val="16"/>
                                  <w:szCs w:val="16"/>
                                  <w:lang w:val="sv-SE"/>
                                </w:rPr>
                              </w:pPr>
                              <w:r>
                                <w:rPr>
                                  <w:rFonts w:ascii="Times New Roman" w:hAnsi="Times New Roman"/>
                                  <w:b/>
                                  <w:sz w:val="16"/>
                                  <w:szCs w:val="16"/>
                                  <w:lang w:val="sv-SE" w:eastAsia="en-US"/>
                                </w:rPr>
                                <w:t>256</w:t>
                              </w:r>
                            </w:p>
                            <w:p w14:paraId="6C17CCE6" w14:textId="77777777" w:rsidR="00727C08" w:rsidRDefault="00727C08" w:rsidP="000B732F">
                              <w:pPr>
                                <w:rPr>
                                  <w:lang w:val="sv-SE"/>
                                </w:rPr>
                              </w:pPr>
                              <w:r>
                                <w:rPr>
                                  <w:rFonts w:ascii="Times New Roman" w:hAnsi="Times New Roman"/>
                                  <w:b/>
                                  <w:sz w:val="16"/>
                                  <w:szCs w:val="16"/>
                                  <w:lang w:val="sv-SE" w:eastAsia="en-US"/>
                                </w:rPr>
                                <w:t>SN</w:t>
                              </w:r>
                              <w:r>
                                <w:rPr>
                                  <w:lang w:val="sv-SE"/>
                                </w:rPr>
                                <w:t>CK,IK</w:t>
                              </w:r>
                            </w:p>
                            <w:p w14:paraId="681C8059" w14:textId="77777777" w:rsidR="00727C08" w:rsidRDefault="00727C08" w:rsidP="000B732F"/>
                            <w:p w14:paraId="2874CCA5" w14:textId="77777777" w:rsidR="00727C08" w:rsidRDefault="00727C08" w:rsidP="000B732F">
                              <w:pPr>
                                <w:rPr>
                                  <w:rFonts w:cs="Arial"/>
                                  <w:sz w:val="24"/>
                                  <w:szCs w:val="24"/>
                                  <w:lang w:val="sv-SE"/>
                                </w:rPr>
                              </w:pPr>
                              <w:r>
                                <w:rPr>
                                  <w:rFonts w:cs="Arial"/>
                                  <w:sz w:val="24"/>
                                  <w:szCs w:val="24"/>
                                  <w:lang w:val="sv-SE"/>
                                </w:rPr>
                                <w:t>ME</w:t>
                              </w:r>
                            </w:p>
                            <w:p w14:paraId="23DBA884" w14:textId="77777777" w:rsidR="00727C08" w:rsidRDefault="00727C08" w:rsidP="000B732F"/>
                            <w:p w14:paraId="3CDC89E0" w14:textId="77777777" w:rsidR="00727C08" w:rsidRDefault="00727C08" w:rsidP="000B732F"/>
                            <w:p w14:paraId="73A21982" w14:textId="77777777" w:rsidR="00727C08" w:rsidRDefault="00727C08" w:rsidP="000B732F"/>
                            <w:p w14:paraId="2CB986D7" w14:textId="77777777" w:rsidR="00727C08" w:rsidRDefault="00727C08" w:rsidP="000B732F">
                              <w:pPr>
                                <w:rPr>
                                  <w:sz w:val="16"/>
                                  <w:szCs w:val="16"/>
                                  <w:lang w:val="sv-SE"/>
                                </w:rPr>
                              </w:pPr>
                            </w:p>
                            <w:p w14:paraId="6476AE42" w14:textId="77777777" w:rsidR="00727C08" w:rsidRDefault="00727C08" w:rsidP="000B732F"/>
                            <w:p w14:paraId="3808171C" w14:textId="77777777" w:rsidR="00727C08" w:rsidRDefault="00727C08" w:rsidP="000B732F"/>
                            <w:p w14:paraId="296B4DB0" w14:textId="77777777" w:rsidR="00727C08" w:rsidRDefault="00727C08" w:rsidP="000B732F"/>
                            <w:p w14:paraId="14901B7A"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77AD62F" w14:textId="77777777" w:rsidR="00727C08" w:rsidRDefault="00727C08" w:rsidP="000B732F"/>
                            <w:p w14:paraId="3E77B220" w14:textId="77777777" w:rsidR="00727C08" w:rsidRDefault="00727C08" w:rsidP="000B732F"/>
                          </w:txbxContent>
                        </wps:txbx>
                        <wps:bodyPr rot="0" vert="horz" wrap="square" lIns="91440" tIns="45720" rIns="91440" bIns="45720" anchor="t" anchorCtr="0" upright="1">
                          <a:noAutofit/>
                        </wps:bodyPr>
                      </wps:wsp>
                      <wps:wsp>
                        <wps:cNvPr id="164" name="Freeform 168"/>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AutoShape 169"/>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6" name="Text Box 170"/>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94294" w14:textId="77777777" w:rsidR="00727C08" w:rsidRDefault="00727C08" w:rsidP="000B732F">
                              <w:pPr>
                                <w:rPr>
                                  <w:lang w:val="sv-SE"/>
                                </w:rPr>
                              </w:pPr>
                              <w:r>
                                <w:rPr>
                                  <w:rFonts w:ascii="Times New Roman" w:hAnsi="Times New Roman"/>
                                  <w:b/>
                                  <w:lang w:val="sv-SE" w:eastAsia="en-US"/>
                                </w:rPr>
                                <w:t>KDF</w:t>
                              </w:r>
                            </w:p>
                            <w:p w14:paraId="457BF025" w14:textId="77777777" w:rsidR="00727C08" w:rsidRDefault="00727C08" w:rsidP="000B732F">
                              <w:pPr>
                                <w:rPr>
                                  <w:sz w:val="16"/>
                                  <w:szCs w:val="16"/>
                                  <w:lang w:val="sv-SE"/>
                                </w:rPr>
                              </w:pPr>
                              <w:r>
                                <w:rPr>
                                  <w:sz w:val="16"/>
                                  <w:szCs w:val="16"/>
                                  <w:lang w:val="sv-SE"/>
                                </w:rPr>
                                <w:t>256</w:t>
                              </w:r>
                            </w:p>
                            <w:p w14:paraId="3EB8A71D" w14:textId="77777777" w:rsidR="00727C08" w:rsidRDefault="00727C08" w:rsidP="000B732F"/>
                            <w:p w14:paraId="4CEFDE0C" w14:textId="77777777" w:rsidR="00727C08" w:rsidRDefault="00727C08" w:rsidP="000B732F">
                              <w:pPr>
                                <w:rPr>
                                  <w:lang w:val="sv-SE"/>
                                </w:rPr>
                              </w:pPr>
                              <w:r>
                                <w:rPr>
                                  <w:lang w:val="sv-SE"/>
                                </w:rPr>
                                <w:t>KDF</w:t>
                              </w:r>
                            </w:p>
                            <w:p w14:paraId="29265C62" w14:textId="77777777" w:rsidR="00727C08" w:rsidRDefault="00727C08" w:rsidP="000B732F"/>
                            <w:p w14:paraId="3FB2F644" w14:textId="77777777" w:rsidR="00727C08" w:rsidRDefault="00727C08" w:rsidP="000B732F"/>
                            <w:p w14:paraId="4F9E604D" w14:textId="77777777" w:rsidR="00727C08" w:rsidRDefault="00727C08" w:rsidP="000B732F"/>
                          </w:txbxContent>
                        </wps:txbx>
                        <wps:bodyPr rot="0" vert="horz" wrap="square" lIns="91440" tIns="45720" rIns="91440" bIns="45720" anchor="t" anchorCtr="0" upright="1">
                          <a:noAutofit/>
                        </wps:bodyPr>
                      </wps:wsp>
                      <wps:wsp>
                        <wps:cNvPr id="167" name="AutoShape 171"/>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8" name="Text Box 172"/>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13C66" w14:textId="77777777" w:rsidR="00727C08" w:rsidRDefault="00727C08" w:rsidP="000B732F">
                              <w:pPr>
                                <w:rPr>
                                  <w:lang w:val="sv-SE"/>
                                </w:rPr>
                              </w:pPr>
                              <w:r>
                                <w:rPr>
                                  <w:rFonts w:ascii="Times New Roman" w:hAnsi="Times New Roman"/>
                                  <w:b/>
                                  <w:lang w:val="sv-SE" w:eastAsia="en-US"/>
                                </w:rPr>
                                <w:t>KDF</w:t>
                              </w:r>
                            </w:p>
                            <w:p w14:paraId="20D6C10A" w14:textId="77777777" w:rsidR="00727C08" w:rsidRDefault="00727C08" w:rsidP="000B732F"/>
                            <w:p w14:paraId="69B86802" w14:textId="77777777" w:rsidR="00727C08" w:rsidRDefault="00727C08" w:rsidP="000B732F"/>
                            <w:p w14:paraId="627B0A96" w14:textId="77777777" w:rsidR="00727C08" w:rsidRDefault="00727C08" w:rsidP="000B732F"/>
                          </w:txbxContent>
                        </wps:txbx>
                        <wps:bodyPr rot="0" vert="vert270" wrap="square" lIns="91440" tIns="45720" rIns="91440" bIns="45720" anchor="t" anchorCtr="0" upright="1">
                          <a:noAutofit/>
                        </wps:bodyPr>
                      </wps:wsp>
                      <wps:wsp>
                        <wps:cNvPr id="169" name="Freeform 173"/>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AutoShape 174"/>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1" name="Text Box 175"/>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211FB" w14:textId="77777777" w:rsidR="00727C08" w:rsidRDefault="00727C08" w:rsidP="000B732F">
                              <w:pPr>
                                <w:rPr>
                                  <w:lang w:val="sv-SE"/>
                                </w:rPr>
                              </w:pPr>
                              <w:r>
                                <w:rPr>
                                  <w:rFonts w:ascii="Times New Roman" w:hAnsi="Times New Roman"/>
                                  <w:b/>
                                  <w:lang w:val="sv-SE" w:eastAsia="en-US"/>
                                </w:rPr>
                                <w:t>KDF</w:t>
                              </w:r>
                            </w:p>
                            <w:p w14:paraId="58889CD4" w14:textId="77777777" w:rsidR="00727C08" w:rsidRDefault="00727C08" w:rsidP="000B732F"/>
                            <w:p w14:paraId="0BF55845" w14:textId="77777777" w:rsidR="00727C08" w:rsidRDefault="00727C08" w:rsidP="000B732F"/>
                            <w:p w14:paraId="5E480E14" w14:textId="77777777" w:rsidR="00727C08" w:rsidRDefault="00727C08" w:rsidP="000B732F"/>
                            <w:p w14:paraId="0D510C41" w14:textId="77777777" w:rsidR="00727C08" w:rsidRDefault="00727C08" w:rsidP="000B732F">
                              <w:pPr>
                                <w:rPr>
                                  <w:sz w:val="16"/>
                                  <w:szCs w:val="16"/>
                                  <w:lang w:val="sv-SE"/>
                                </w:rPr>
                              </w:pPr>
                              <w:r>
                                <w:rPr>
                                  <w:sz w:val="16"/>
                                  <w:szCs w:val="16"/>
                                  <w:lang w:val="sv-SE"/>
                                </w:rPr>
                                <w:t>256</w:t>
                              </w:r>
                            </w:p>
                            <w:p w14:paraId="794FDE2B" w14:textId="77777777" w:rsidR="00727C08" w:rsidRDefault="00727C08" w:rsidP="000B732F"/>
                          </w:txbxContent>
                        </wps:txbx>
                        <wps:bodyPr rot="0" vert="horz" wrap="square" lIns="91440" tIns="45720" rIns="91440" bIns="45720" anchor="t" anchorCtr="0" upright="1">
                          <a:noAutofit/>
                        </wps:bodyPr>
                      </wps:wsp>
                      <wps:wsp>
                        <wps:cNvPr id="172" name="AutoShape 176"/>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3" name="Text Box 177"/>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B1F8B" w14:textId="77777777" w:rsidR="00727C08" w:rsidRDefault="00727C08" w:rsidP="000B732F">
                              <w:pPr>
                                <w:rPr>
                                  <w:lang w:val="sv-SE"/>
                                </w:rPr>
                              </w:pPr>
                              <w:r>
                                <w:rPr>
                                  <w:rFonts w:ascii="Times New Roman" w:hAnsi="Times New Roman"/>
                                  <w:b/>
                                  <w:lang w:val="sv-SE" w:eastAsia="en-US"/>
                                </w:rPr>
                                <w:t>KDF</w:t>
                              </w:r>
                            </w:p>
                            <w:p w14:paraId="2DC5DE28" w14:textId="77777777" w:rsidR="00727C08" w:rsidRDefault="00727C08" w:rsidP="000B732F">
                              <w:pPr>
                                <w:rPr>
                                  <w:sz w:val="16"/>
                                  <w:szCs w:val="16"/>
                                  <w:lang w:val="sv-SE"/>
                                </w:rPr>
                              </w:pPr>
                              <w:r>
                                <w:rPr>
                                  <w:rFonts w:ascii="Times New Roman" w:hAnsi="Times New Roman"/>
                                  <w:b/>
                                  <w:lang w:val="sv-SE" w:eastAsia="en-US"/>
                                </w:rPr>
                                <w:t>K</w:t>
                              </w: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1AE86306" w14:textId="77777777" w:rsidR="00727C08" w:rsidRDefault="00727C08" w:rsidP="000B732F">
                              <w:pPr>
                                <w:rPr>
                                  <w:sz w:val="16"/>
                                  <w:szCs w:val="16"/>
                                  <w:lang w:val="sv-SE"/>
                                </w:rPr>
                              </w:pPr>
                            </w:p>
                            <w:p w14:paraId="602BA363" w14:textId="77777777" w:rsidR="00727C08" w:rsidRPr="000B732F" w:rsidRDefault="00727C08" w:rsidP="000B732F">
                              <w:pPr>
                                <w:rPr>
                                  <w:lang w:val="sv-SE"/>
                                </w:rPr>
                              </w:pPr>
                            </w:p>
                            <w:p w14:paraId="0527EE60" w14:textId="77777777" w:rsidR="00727C08" w:rsidRDefault="00727C08" w:rsidP="000B732F">
                              <w:pPr>
                                <w:rPr>
                                  <w:vertAlign w:val="subscript"/>
                                  <w:lang w:val="sv-SE"/>
                                </w:rPr>
                              </w:pPr>
                              <w:proofErr w:type="spellStart"/>
                              <w:r>
                                <w:rPr>
                                  <w:vertAlign w:val="subscript"/>
                                  <w:lang w:val="sv-SE"/>
                                </w:rPr>
                                <w:t>eNB</w:t>
                              </w:r>
                              <w:proofErr w:type="spellEnd"/>
                            </w:p>
                            <w:p w14:paraId="67F09172" w14:textId="77777777" w:rsidR="00727C08" w:rsidRPr="000B732F" w:rsidRDefault="00727C08" w:rsidP="000B732F">
                              <w:pPr>
                                <w:rPr>
                                  <w:lang w:val="sv-SE"/>
                                </w:rPr>
                              </w:pPr>
                            </w:p>
                            <w:p w14:paraId="1308A193" w14:textId="77777777" w:rsidR="00727C08" w:rsidRPr="000B732F" w:rsidRDefault="00727C08" w:rsidP="000B732F">
                              <w:pPr>
                                <w:rPr>
                                  <w:lang w:val="sv-SE"/>
                                </w:rPr>
                              </w:pPr>
                            </w:p>
                            <w:p w14:paraId="4D2B521A" w14:textId="77777777" w:rsidR="00727C08" w:rsidRPr="000B732F" w:rsidRDefault="00727C08" w:rsidP="000B732F">
                              <w:pPr>
                                <w:rPr>
                                  <w:lang w:val="sv-SE"/>
                                </w:rPr>
                              </w:pPr>
                            </w:p>
                            <w:p w14:paraId="11F99726"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2F284F44" w14:textId="77777777" w:rsidR="00727C08" w:rsidRDefault="00727C08" w:rsidP="000B732F"/>
                            <w:p w14:paraId="3875C1F7" w14:textId="77777777" w:rsidR="00727C08" w:rsidRDefault="00727C08" w:rsidP="000B732F"/>
                          </w:txbxContent>
                        </wps:txbx>
                        <wps:bodyPr rot="0" vert="horz" wrap="square" lIns="91440" tIns="45720" rIns="91440" bIns="45720" anchor="t" anchorCtr="0" upright="1">
                          <a:noAutofit/>
                        </wps:bodyPr>
                      </wps:wsp>
                      <wps:wsp>
                        <wps:cNvPr id="174" name="Text Box 178"/>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189EE78A" w14:textId="77777777" w:rsidR="00727C08" w:rsidRDefault="00727C08" w:rsidP="000B732F">
                              <w:pPr>
                                <w:spacing w:after="0"/>
                                <w:rPr>
                                  <w:lang w:val="sv-SE"/>
                                </w:rPr>
                              </w:pPr>
                            </w:p>
                            <w:p w14:paraId="23256590" w14:textId="77777777" w:rsidR="00727C08" w:rsidRDefault="00727C08" w:rsidP="000B732F"/>
                            <w:p w14:paraId="6CB60347" w14:textId="77777777" w:rsidR="00727C08" w:rsidRDefault="00727C08" w:rsidP="000B732F"/>
                            <w:p w14:paraId="1DA89CF4" w14:textId="77777777" w:rsidR="00727C08" w:rsidRDefault="00727C08" w:rsidP="000B732F"/>
                          </w:txbxContent>
                        </wps:txbx>
                        <wps:bodyPr rot="0" vert="horz" wrap="square" lIns="91440" tIns="45720" rIns="91440" bIns="45720" anchor="t" anchorCtr="0" upright="1">
                          <a:noAutofit/>
                        </wps:bodyPr>
                      </wps:wsp>
                      <wps:wsp>
                        <wps:cNvPr id="175" name="Text Box 179"/>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6899EE51"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NASenc</w:t>
                              </w:r>
                              <w:proofErr w:type="spellEnd"/>
                            </w:p>
                            <w:p w14:paraId="745883AC" w14:textId="77777777" w:rsidR="00727C08" w:rsidRDefault="00727C08" w:rsidP="000B732F"/>
                            <w:p w14:paraId="02C04D0F" w14:textId="77777777" w:rsidR="00727C08" w:rsidRDefault="00727C08" w:rsidP="000B732F"/>
                            <w:p w14:paraId="2658D766" w14:textId="77777777" w:rsidR="00727C08" w:rsidRDefault="00727C08" w:rsidP="000B732F"/>
                            <w:p w14:paraId="394C1835"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374983EB" w14:textId="77777777" w:rsidR="00727C08" w:rsidRDefault="00727C08" w:rsidP="000B732F"/>
                          </w:txbxContent>
                        </wps:txbx>
                        <wps:bodyPr rot="0" vert="horz" wrap="square" lIns="91440" tIns="45720" rIns="91440" bIns="45720" anchor="t" anchorCtr="0" upright="1">
                          <a:noAutofit/>
                        </wps:bodyPr>
                      </wps:wsp>
                      <wps:wsp>
                        <wps:cNvPr id="176" name="Text Box 180"/>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1A569FF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NASint</w:t>
                              </w:r>
                              <w:proofErr w:type="spellEnd"/>
                            </w:p>
                            <w:p w14:paraId="0843BF85" w14:textId="77777777" w:rsidR="00727C08" w:rsidRDefault="00727C08" w:rsidP="000B732F">
                              <w:pPr>
                                <w:rPr>
                                  <w:lang w:val="sv-SE"/>
                                </w:rPr>
                              </w:pPr>
                              <w:r>
                                <w:rPr>
                                  <w:lang w:val="sv-SE"/>
                                </w:rPr>
                                <w:t>K</w:t>
                              </w:r>
                              <w:r>
                                <w:rPr>
                                  <w:vertAlign w:val="subscript"/>
                                  <w:lang w:val="sv-SE"/>
                                </w:rPr>
                                <w:t>ASME</w:t>
                              </w:r>
                            </w:p>
                            <w:p w14:paraId="2A16FD4D" w14:textId="77777777" w:rsidR="00727C08" w:rsidRDefault="00727C08" w:rsidP="000B732F"/>
                            <w:p w14:paraId="4F003E5A" w14:textId="77777777" w:rsidR="00727C08" w:rsidRDefault="00727C08" w:rsidP="000B732F"/>
                            <w:p w14:paraId="5764D231" w14:textId="77777777" w:rsidR="00727C08" w:rsidRDefault="00727C08" w:rsidP="000B732F"/>
                            <w:p w14:paraId="51E0974A" w14:textId="77777777" w:rsidR="00727C08" w:rsidRDefault="00727C08" w:rsidP="000B732F"/>
                          </w:txbxContent>
                        </wps:txbx>
                        <wps:bodyPr rot="0" vert="horz" wrap="square" lIns="91440" tIns="45720" rIns="91440" bIns="45720" anchor="t" anchorCtr="0" upright="1">
                          <a:noAutofit/>
                        </wps:bodyPr>
                      </wps:wsp>
                      <wps:wsp>
                        <wps:cNvPr id="177" name="Text Box 181"/>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3018C488" w14:textId="77777777" w:rsidR="00727C08" w:rsidRDefault="00727C08" w:rsidP="000B732F">
                              <w:pPr>
                                <w:spacing w:after="0"/>
                                <w:rPr>
                                  <w:lang w:val="sv-SE"/>
                                </w:rPr>
                              </w:pPr>
                            </w:p>
                            <w:p w14:paraId="4138564B" w14:textId="77777777" w:rsidR="00727C08" w:rsidRDefault="00727C08" w:rsidP="000B732F">
                              <w:pPr>
                                <w:rPr>
                                  <w:rFonts w:cs="Arial"/>
                                  <w:sz w:val="24"/>
                                  <w:szCs w:val="24"/>
                                  <w:lang w:val="sv-SE" w:eastAsia="ja-JP"/>
                                </w:rPr>
                              </w:pPr>
                              <w:r>
                                <w:rPr>
                                  <w:rFonts w:cs="Arial"/>
                                  <w:sz w:val="24"/>
                                  <w:szCs w:val="24"/>
                                  <w:lang w:val="sv-SE" w:eastAsia="ja-JP"/>
                                </w:rPr>
                                <w:t>MME</w:t>
                              </w:r>
                            </w:p>
                            <w:p w14:paraId="295360A0" w14:textId="77777777" w:rsidR="00727C08" w:rsidRDefault="00727C08" w:rsidP="000B732F"/>
                            <w:p w14:paraId="7EAEAABF" w14:textId="77777777" w:rsidR="00727C08" w:rsidRDefault="00727C08" w:rsidP="000B732F"/>
                            <w:p w14:paraId="0DD94C50" w14:textId="77777777" w:rsidR="00727C08" w:rsidRDefault="00727C08" w:rsidP="000B732F"/>
                            <w:p w14:paraId="64515454" w14:textId="77777777" w:rsidR="00727C08" w:rsidRDefault="00727C08" w:rsidP="000B732F"/>
                            <w:p w14:paraId="1F1D0E5B" w14:textId="77777777" w:rsidR="00727C08" w:rsidRDefault="00727C08" w:rsidP="000B732F"/>
                            <w:p w14:paraId="38BC8BDB" w14:textId="77777777" w:rsidR="00727C08" w:rsidRDefault="00727C08" w:rsidP="000B732F"/>
                            <w:p w14:paraId="344E1F62" w14:textId="77777777" w:rsidR="00727C08" w:rsidRDefault="00727C08" w:rsidP="000B732F"/>
                            <w:p w14:paraId="3416CFBD" w14:textId="77777777" w:rsidR="00727C08" w:rsidRDefault="00727C08" w:rsidP="000B732F"/>
                            <w:p w14:paraId="6A2C5708" w14:textId="77777777" w:rsidR="00727C08" w:rsidRDefault="00727C08" w:rsidP="000B732F"/>
                            <w:p w14:paraId="4213B1C9" w14:textId="77777777" w:rsidR="00727C08" w:rsidRDefault="00727C08" w:rsidP="000B732F">
                              <w:pPr>
                                <w:rPr>
                                  <w:sz w:val="16"/>
                                  <w:szCs w:val="16"/>
                                  <w:lang w:val="sv-SE"/>
                                </w:rPr>
                              </w:pPr>
                              <w:r>
                                <w:rPr>
                                  <w:sz w:val="16"/>
                                  <w:szCs w:val="16"/>
                                  <w:lang w:val="sv-SE"/>
                                </w:rPr>
                                <w:t>256</w:t>
                              </w:r>
                            </w:p>
                            <w:p w14:paraId="08984ABC" w14:textId="77777777" w:rsidR="00727C08" w:rsidRDefault="00727C08" w:rsidP="000B732F"/>
                            <w:p w14:paraId="5577B230" w14:textId="77777777" w:rsidR="00727C08" w:rsidRDefault="00727C08" w:rsidP="000B732F">
                              <w:pPr>
                                <w:rPr>
                                  <w:lang w:val="sv-SE"/>
                                </w:rPr>
                              </w:pPr>
                              <w:r>
                                <w:rPr>
                                  <w:vertAlign w:val="subscript"/>
                                  <w:lang w:val="sv-SE"/>
                                </w:rPr>
                                <w:t>ME</w:t>
                              </w:r>
                            </w:p>
                            <w:p w14:paraId="6BFBB580" w14:textId="77777777" w:rsidR="00727C08" w:rsidRDefault="00727C08" w:rsidP="000B732F"/>
                          </w:txbxContent>
                        </wps:txbx>
                        <wps:bodyPr rot="0" vert="horz" wrap="square" lIns="91440" tIns="45720" rIns="91440" bIns="45720" anchor="t" anchorCtr="0" upright="1">
                          <a:noAutofit/>
                        </wps:bodyPr>
                      </wps:wsp>
                      <wps:wsp>
                        <wps:cNvPr id="178" name="Text Box 182"/>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326ED614"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NASenc</w:t>
                              </w:r>
                              <w:proofErr w:type="spellEnd"/>
                            </w:p>
                            <w:p w14:paraId="61178A5D" w14:textId="77777777" w:rsidR="00727C08" w:rsidRDefault="00727C08" w:rsidP="000B732F"/>
                            <w:p w14:paraId="5F240E77" w14:textId="77777777" w:rsidR="00727C08" w:rsidRDefault="00727C08" w:rsidP="000B732F"/>
                            <w:p w14:paraId="054BCEAA" w14:textId="77777777" w:rsidR="00727C08" w:rsidRDefault="00727C08" w:rsidP="000B732F"/>
                          </w:txbxContent>
                        </wps:txbx>
                        <wps:bodyPr rot="0" vert="horz" wrap="square" lIns="91440" tIns="45720" rIns="91440" bIns="45720" anchor="t" anchorCtr="0" upright="1">
                          <a:noAutofit/>
                        </wps:bodyPr>
                      </wps:wsp>
                      <wps:wsp>
                        <wps:cNvPr id="179" name="Text Box 183"/>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484404A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NASint</w:t>
                              </w:r>
                              <w:proofErr w:type="spellEnd"/>
                            </w:p>
                            <w:p w14:paraId="74738402" w14:textId="77777777" w:rsidR="00727C08" w:rsidRDefault="00727C08" w:rsidP="000B732F">
                              <w:pPr>
                                <w:rPr>
                                  <w:lang w:val="sv-SE"/>
                                </w:rPr>
                              </w:pPr>
                              <w:r>
                                <w:rPr>
                                  <w:sz w:val="16"/>
                                  <w:szCs w:val="16"/>
                                  <w:lang w:val="sv-SE"/>
                                </w:rPr>
                                <w:t>2</w:t>
                              </w:r>
                              <w:r>
                                <w:rPr>
                                  <w:lang w:val="sv-SE"/>
                                </w:rPr>
                                <w:t>KDF</w:t>
                              </w:r>
                            </w:p>
                            <w:p w14:paraId="0E9C3EE9" w14:textId="77777777" w:rsidR="00727C08" w:rsidRDefault="00727C08" w:rsidP="000B732F"/>
                            <w:p w14:paraId="1B261FA1" w14:textId="77777777" w:rsidR="00727C08" w:rsidRDefault="00727C08" w:rsidP="000B732F">
                              <w:pPr>
                                <w:rPr>
                                  <w:lang w:val="sv-SE"/>
                                </w:rPr>
                              </w:pPr>
                              <w:r>
                                <w:rPr>
                                  <w:lang w:val="sv-SE"/>
                                </w:rPr>
                                <w:t>CK,IK</w:t>
                              </w:r>
                            </w:p>
                            <w:p w14:paraId="209812B2" w14:textId="77777777" w:rsidR="00727C08" w:rsidRDefault="00727C08" w:rsidP="000B732F"/>
                            <w:p w14:paraId="0511FAC7" w14:textId="77777777" w:rsidR="00727C08" w:rsidRDefault="00727C08" w:rsidP="000B732F">
                              <w:pPr>
                                <w:rPr>
                                  <w:rFonts w:cs="Arial"/>
                                  <w:sz w:val="24"/>
                                  <w:szCs w:val="24"/>
                                  <w:lang w:val="sv-SE"/>
                                </w:rPr>
                              </w:pPr>
                              <w:r>
                                <w:rPr>
                                  <w:rFonts w:cs="Arial"/>
                                  <w:sz w:val="24"/>
                                  <w:szCs w:val="24"/>
                                  <w:lang w:val="sv-SE"/>
                                </w:rPr>
                                <w:t>HSS</w:t>
                              </w:r>
                            </w:p>
                            <w:p w14:paraId="1DCE5C0B" w14:textId="77777777" w:rsidR="00727C08" w:rsidRDefault="00727C08" w:rsidP="000B732F"/>
                          </w:txbxContent>
                        </wps:txbx>
                        <wps:bodyPr rot="0" vert="horz" wrap="square" lIns="91440" tIns="45720" rIns="91440" bIns="45720" anchor="t" anchorCtr="0" upright="1">
                          <a:noAutofit/>
                        </wps:bodyPr>
                      </wps:wsp>
                      <wps:wsp>
                        <wps:cNvPr id="180" name="AutoShape 184"/>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1" name="Text Box 185"/>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DCADF"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764C7B50" w14:textId="77777777" w:rsidR="00727C08" w:rsidRDefault="00727C08" w:rsidP="000B732F">
                              <w:pPr>
                                <w:rPr>
                                  <w:sz w:val="16"/>
                                  <w:szCs w:val="16"/>
                                  <w:lang w:val="sv-SE"/>
                                </w:rPr>
                              </w:pPr>
                              <w:r>
                                <w:rPr>
                                  <w:sz w:val="16"/>
                                  <w:szCs w:val="16"/>
                                  <w:lang w:val="sv-SE"/>
                                </w:rPr>
                                <w:t>256</w:t>
                              </w:r>
                            </w:p>
                            <w:p w14:paraId="6F23B601" w14:textId="77777777" w:rsidR="00727C08" w:rsidRDefault="00727C08" w:rsidP="000B732F"/>
                            <w:p w14:paraId="480A2DA3" w14:textId="77777777" w:rsidR="00727C08" w:rsidRDefault="00727C08" w:rsidP="000B732F"/>
                            <w:p w14:paraId="4985A7FF" w14:textId="77777777" w:rsidR="00727C08" w:rsidRDefault="00727C08" w:rsidP="000B732F"/>
                            <w:p w14:paraId="278ABD0D" w14:textId="77777777" w:rsidR="00727C08" w:rsidRDefault="00727C08" w:rsidP="000B732F"/>
                          </w:txbxContent>
                        </wps:txbx>
                        <wps:bodyPr rot="0" vert="horz" wrap="square" lIns="91440" tIns="45720" rIns="91440" bIns="45720" anchor="t" anchorCtr="0" upright="1">
                          <a:noAutofit/>
                        </wps:bodyPr>
                      </wps:wsp>
                      <wps:wsp>
                        <wps:cNvPr id="182" name="AutoShape 186"/>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3" name="Text Box 187"/>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6648"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1BF7815F" w14:textId="77777777" w:rsidR="00727C08" w:rsidRDefault="00727C08" w:rsidP="000B732F"/>
                            <w:p w14:paraId="012AC93F" w14:textId="77777777" w:rsidR="00727C08" w:rsidRDefault="00727C08" w:rsidP="000B732F"/>
                            <w:p w14:paraId="61771E0C" w14:textId="77777777" w:rsidR="00727C08" w:rsidRDefault="00727C08" w:rsidP="000B732F"/>
                          </w:txbxContent>
                        </wps:txbx>
                        <wps:bodyPr rot="0" vert="horz" wrap="square" lIns="91440" tIns="45720" rIns="91440" bIns="45720" anchor="t" anchorCtr="0" upright="1">
                          <a:noAutofit/>
                        </wps:bodyPr>
                      </wps:wsp>
                      <wps:wsp>
                        <wps:cNvPr id="184" name="Text Box 188"/>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899FD" w14:textId="77777777" w:rsidR="00727C08" w:rsidRDefault="00727C08" w:rsidP="000B732F">
                              <w:pPr>
                                <w:rPr>
                                  <w:sz w:val="16"/>
                                  <w:szCs w:val="16"/>
                                  <w:lang w:val="sv-SE"/>
                                </w:rPr>
                              </w:pPr>
                              <w:r>
                                <w:rPr>
                                  <w:rFonts w:ascii="Times New Roman" w:hAnsi="Times New Roman"/>
                                  <w:b/>
                                  <w:sz w:val="16"/>
                                  <w:szCs w:val="16"/>
                                  <w:lang w:val="sv-SE" w:eastAsia="en-US"/>
                                </w:rPr>
                                <w:t>256</w:t>
                              </w:r>
                            </w:p>
                            <w:p w14:paraId="77C845DD" w14:textId="77777777" w:rsidR="00727C08" w:rsidRDefault="00727C08" w:rsidP="000B732F"/>
                            <w:p w14:paraId="592D3003" w14:textId="77777777" w:rsidR="00727C08" w:rsidRDefault="00727C08" w:rsidP="000B732F">
                              <w:pPr>
                                <w:rPr>
                                  <w:lang w:val="sv-SE"/>
                                </w:rPr>
                              </w:pPr>
                              <w:r>
                                <w:rPr>
                                  <w:lang w:val="sv-SE"/>
                                </w:rPr>
                                <w:t>KDF</w:t>
                              </w:r>
                            </w:p>
                            <w:p w14:paraId="3597BF54" w14:textId="77777777" w:rsidR="00727C08" w:rsidRDefault="00727C08" w:rsidP="000B732F"/>
                            <w:p w14:paraId="1993C3FF" w14:textId="77777777" w:rsidR="00727C08" w:rsidRDefault="00727C08" w:rsidP="000B732F"/>
                            <w:p w14:paraId="54D2D63E" w14:textId="77777777" w:rsidR="00727C08" w:rsidRDefault="00727C08" w:rsidP="000B732F"/>
                            <w:p w14:paraId="3771E2BD" w14:textId="77777777" w:rsidR="00727C08" w:rsidRDefault="00727C08" w:rsidP="000B732F">
                              <w:pPr>
                                <w:rPr>
                                  <w:lang w:val="sv-SE"/>
                                </w:rPr>
                              </w:pPr>
                              <w:r>
                                <w:rPr>
                                  <w:lang w:val="sv-SE"/>
                                </w:rPr>
                                <w:t>KDF</w:t>
                              </w:r>
                            </w:p>
                            <w:p w14:paraId="27143AD0" w14:textId="77777777" w:rsidR="00727C08" w:rsidRDefault="00727C08" w:rsidP="000B732F"/>
                            <w:p w14:paraId="4E210259" w14:textId="77777777" w:rsidR="00727C08" w:rsidRDefault="00727C08" w:rsidP="000B732F">
                              <w:pPr>
                                <w:rPr>
                                  <w:sz w:val="16"/>
                                  <w:szCs w:val="16"/>
                                  <w:lang w:val="sv-SE"/>
                                </w:rPr>
                              </w:pPr>
                              <w:r>
                                <w:rPr>
                                  <w:sz w:val="16"/>
                                  <w:szCs w:val="16"/>
                                  <w:lang w:val="sv-SE"/>
                                </w:rPr>
                                <w:t>256</w:t>
                              </w:r>
                            </w:p>
                            <w:p w14:paraId="6363E06E" w14:textId="77777777" w:rsidR="00727C08" w:rsidRDefault="00727C08" w:rsidP="000B732F"/>
                          </w:txbxContent>
                        </wps:txbx>
                        <wps:bodyPr rot="0" vert="horz" wrap="square" lIns="91440" tIns="45720" rIns="91440" bIns="45720" anchor="t" anchorCtr="0" upright="1">
                          <a:noAutofit/>
                        </wps:bodyPr>
                      </wps:wsp>
                      <wps:wsp>
                        <wps:cNvPr id="185" name="Text Box 189"/>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5BC79" w14:textId="77777777" w:rsidR="00727C08" w:rsidRDefault="00727C08" w:rsidP="000B732F">
                              <w:pPr>
                                <w:rPr>
                                  <w:sz w:val="16"/>
                                  <w:szCs w:val="16"/>
                                  <w:lang w:val="sv-SE"/>
                                </w:rPr>
                              </w:pPr>
                              <w:r>
                                <w:rPr>
                                  <w:rFonts w:ascii="Times New Roman" w:hAnsi="Times New Roman"/>
                                  <w:b/>
                                  <w:sz w:val="16"/>
                                  <w:szCs w:val="16"/>
                                  <w:lang w:val="sv-SE" w:eastAsia="en-US"/>
                                </w:rPr>
                                <w:t>256</w:t>
                              </w:r>
                            </w:p>
                            <w:p w14:paraId="363C1FA3" w14:textId="77777777" w:rsidR="00727C08" w:rsidRDefault="00727C08" w:rsidP="000B732F"/>
                            <w:p w14:paraId="3B96741A" w14:textId="77777777" w:rsidR="00727C08" w:rsidRDefault="00727C08" w:rsidP="000B732F"/>
                            <w:p w14:paraId="15F0D2A7" w14:textId="77777777" w:rsidR="00727C08" w:rsidRDefault="00727C08" w:rsidP="000B732F"/>
                          </w:txbxContent>
                        </wps:txbx>
                        <wps:bodyPr rot="0" vert="horz" wrap="square" lIns="91440" tIns="45720" rIns="91440" bIns="45720" anchor="t" anchorCtr="0" upright="1">
                          <a:noAutofit/>
                        </wps:bodyPr>
                      </wps:wsp>
                      <wps:wsp>
                        <wps:cNvPr id="186" name="Text Box 190"/>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E15E7" w14:textId="77777777" w:rsidR="00727C08" w:rsidRDefault="00727C08" w:rsidP="000B732F">
                              <w:pPr>
                                <w:rPr>
                                  <w:sz w:val="16"/>
                                  <w:szCs w:val="16"/>
                                  <w:lang w:val="sv-SE"/>
                                </w:rPr>
                              </w:pPr>
                              <w:r>
                                <w:rPr>
                                  <w:rFonts w:ascii="Times New Roman" w:hAnsi="Times New Roman"/>
                                  <w:b/>
                                  <w:sz w:val="16"/>
                                  <w:szCs w:val="16"/>
                                  <w:lang w:val="sv-SE" w:eastAsia="en-US"/>
                                </w:rPr>
                                <w:t>128</w:t>
                              </w:r>
                            </w:p>
                            <w:p w14:paraId="472B1277" w14:textId="77777777" w:rsidR="00727C08" w:rsidRDefault="00727C08" w:rsidP="000B732F">
                              <w:pPr>
                                <w:rPr>
                                  <w:sz w:val="16"/>
                                  <w:szCs w:val="16"/>
                                  <w:lang w:val="sv-SE"/>
                                </w:rPr>
                              </w:pPr>
                              <w:r>
                                <w:rPr>
                                  <w:lang w:val="en-US"/>
                                </w:rPr>
                                <w:t>K</w:t>
                              </w:r>
                              <w:r>
                                <w:rPr>
                                  <w:vertAlign w:val="subscript"/>
                                  <w:lang w:val="en-US"/>
                                </w:rPr>
                                <w:t>N</w:t>
                              </w:r>
                              <w:r>
                                <w:rPr>
                                  <w:sz w:val="16"/>
                                  <w:szCs w:val="16"/>
                                  <w:lang w:val="sv-SE"/>
                                </w:rPr>
                                <w:t>256</w:t>
                              </w:r>
                            </w:p>
                            <w:p w14:paraId="5A702703" w14:textId="77777777" w:rsidR="00727C08" w:rsidRDefault="00727C08" w:rsidP="000B732F"/>
                            <w:p w14:paraId="1B957862" w14:textId="77777777" w:rsidR="00727C08" w:rsidRDefault="00727C08" w:rsidP="000B732F">
                              <w:pPr>
                                <w:rPr>
                                  <w:lang w:val="sv-SE"/>
                                </w:rPr>
                              </w:pPr>
                              <w:proofErr w:type="spellStart"/>
                              <w:r>
                                <w:rPr>
                                  <w:lang w:val="sv-SE"/>
                                </w:rPr>
                                <w:t>Trunc</w:t>
                              </w:r>
                              <w:proofErr w:type="spellEnd"/>
                            </w:p>
                            <w:p w14:paraId="5037F65B" w14:textId="77777777" w:rsidR="00727C08" w:rsidRDefault="00727C08" w:rsidP="000B732F"/>
                            <w:p w14:paraId="0DF2E817" w14:textId="77777777" w:rsidR="00727C08" w:rsidRDefault="00727C08" w:rsidP="000B732F">
                              <w:pPr>
                                <w:rPr>
                                  <w:lang w:val="sv-SE"/>
                                </w:rPr>
                              </w:pPr>
                              <w:proofErr w:type="spellStart"/>
                              <w:r>
                                <w:rPr>
                                  <w:lang w:val="sv-SE"/>
                                </w:rPr>
                                <w:t>Trunc</w:t>
                              </w:r>
                              <w:proofErr w:type="spellEnd"/>
                            </w:p>
                            <w:p w14:paraId="3ABE6477" w14:textId="77777777" w:rsidR="00727C08" w:rsidRDefault="00727C08" w:rsidP="000B732F"/>
                            <w:p w14:paraId="35210638" w14:textId="77777777" w:rsidR="00727C08" w:rsidRDefault="00727C08" w:rsidP="000B732F">
                              <w:pPr>
                                <w:rPr>
                                  <w:vertAlign w:val="subscript"/>
                                  <w:lang w:val="en-US"/>
                                </w:rPr>
                              </w:pPr>
                              <w:proofErr w:type="spellStart"/>
                              <w:r>
                                <w:rPr>
                                  <w:lang w:val="en-US"/>
                                </w:rPr>
                                <w:t>K</w:t>
                              </w:r>
                              <w:r>
                                <w:rPr>
                                  <w:vertAlign w:val="subscript"/>
                                  <w:lang w:val="en-US"/>
                                </w:rPr>
                                <w:t>RRCint</w:t>
                              </w:r>
                              <w:proofErr w:type="spellEnd"/>
                            </w:p>
                            <w:p w14:paraId="4EF855C7" w14:textId="77777777" w:rsidR="00727C08" w:rsidRDefault="00727C08" w:rsidP="000B732F"/>
                          </w:txbxContent>
                        </wps:txbx>
                        <wps:bodyPr rot="0" vert="horz" wrap="square" lIns="91440" tIns="45720" rIns="91440" bIns="45720" anchor="t" anchorCtr="0" upright="1">
                          <a:noAutofit/>
                        </wps:bodyPr>
                      </wps:wsp>
                      <wps:wsp>
                        <wps:cNvPr id="187" name="Text Box 191"/>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F9F6B" w14:textId="77777777" w:rsidR="00727C08" w:rsidRDefault="00727C08" w:rsidP="000B732F">
                              <w:pPr>
                                <w:rPr>
                                  <w:sz w:val="16"/>
                                  <w:szCs w:val="16"/>
                                  <w:lang w:val="sv-SE"/>
                                </w:rPr>
                              </w:pPr>
                              <w:r>
                                <w:rPr>
                                  <w:rFonts w:ascii="Times New Roman" w:hAnsi="Times New Roman"/>
                                  <w:b/>
                                  <w:sz w:val="16"/>
                                  <w:szCs w:val="16"/>
                                  <w:lang w:val="sv-SE" w:eastAsia="en-US"/>
                                </w:rPr>
                                <w:t>128</w:t>
                              </w:r>
                            </w:p>
                            <w:p w14:paraId="14938379" w14:textId="77777777" w:rsidR="00727C08" w:rsidRDefault="00727C08" w:rsidP="000B732F"/>
                            <w:p w14:paraId="7A2763E3" w14:textId="77777777" w:rsidR="00727C08" w:rsidRDefault="00727C08" w:rsidP="000B732F">
                              <w:pPr>
                                <w:rPr>
                                  <w:sz w:val="16"/>
                                  <w:szCs w:val="16"/>
                                  <w:lang w:val="sv-SE"/>
                                </w:rPr>
                              </w:pPr>
                              <w:r>
                                <w:rPr>
                                  <w:sz w:val="16"/>
                                  <w:szCs w:val="16"/>
                                  <w:lang w:val="sv-SE"/>
                                </w:rPr>
                                <w:t>256</w:t>
                              </w:r>
                            </w:p>
                            <w:p w14:paraId="542FFEBD" w14:textId="77777777" w:rsidR="00727C08" w:rsidRDefault="00727C08" w:rsidP="000B732F"/>
                            <w:p w14:paraId="504C7B7D" w14:textId="77777777" w:rsidR="00727C08" w:rsidRDefault="00727C08" w:rsidP="000B732F"/>
                            <w:p w14:paraId="212A5AA8" w14:textId="77777777" w:rsidR="00727C08" w:rsidRDefault="00727C08" w:rsidP="000B732F"/>
                          </w:txbxContent>
                        </wps:txbx>
                        <wps:bodyPr rot="0" vert="horz" wrap="square" lIns="91440" tIns="45720" rIns="91440" bIns="45720" anchor="t" anchorCtr="0" upright="1">
                          <a:noAutofit/>
                        </wps:bodyPr>
                      </wps:wsp>
                      <wps:wsp>
                        <wps:cNvPr id="188" name="Line 192"/>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193"/>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194"/>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Line 195"/>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Text Box 196"/>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49640" w14:textId="77777777" w:rsidR="00727C08" w:rsidRDefault="00727C08" w:rsidP="000B732F">
                              <w:pPr>
                                <w:rPr>
                                  <w:sz w:val="16"/>
                                  <w:szCs w:val="16"/>
                                  <w:lang w:val="sv-SE"/>
                                </w:rPr>
                              </w:pPr>
                              <w:r>
                                <w:rPr>
                                  <w:rFonts w:ascii="Times New Roman" w:hAnsi="Times New Roman"/>
                                  <w:b/>
                                  <w:sz w:val="16"/>
                                  <w:szCs w:val="16"/>
                                  <w:lang w:val="sv-SE" w:eastAsia="en-US"/>
                                </w:rPr>
                                <w:t>256</w:t>
                              </w:r>
                            </w:p>
                            <w:p w14:paraId="0C651070" w14:textId="77777777" w:rsidR="00727C08" w:rsidRDefault="00727C08" w:rsidP="000B732F"/>
                            <w:p w14:paraId="1C343D7B" w14:textId="77777777" w:rsidR="00727C08" w:rsidRDefault="00727C08" w:rsidP="000B732F"/>
                            <w:p w14:paraId="1B275248" w14:textId="77777777" w:rsidR="00727C08" w:rsidRDefault="00727C08" w:rsidP="000B732F"/>
                            <w:p w14:paraId="4E8C4948" w14:textId="77777777" w:rsidR="00727C08" w:rsidRDefault="00727C08" w:rsidP="000B732F">
                              <w:pPr>
                                <w:spacing w:after="0"/>
                                <w:rPr>
                                  <w:sz w:val="16"/>
                                  <w:szCs w:val="16"/>
                                  <w:lang w:val="en-US"/>
                                </w:rPr>
                              </w:pPr>
                              <w:r>
                                <w:rPr>
                                  <w:sz w:val="16"/>
                                  <w:szCs w:val="16"/>
                                  <w:lang w:val="en-US"/>
                                </w:rPr>
                                <w:t>UP-</w:t>
                              </w:r>
                              <w:proofErr w:type="spellStart"/>
                              <w:r>
                                <w:rPr>
                                  <w:sz w:val="16"/>
                                  <w:szCs w:val="16"/>
                                  <w:lang w:val="en-US"/>
                                </w:rPr>
                                <w:t>enc</w:t>
                              </w:r>
                              <w:proofErr w:type="spellEnd"/>
                              <w:r>
                                <w:rPr>
                                  <w:sz w:val="16"/>
                                  <w:szCs w:val="16"/>
                                  <w:lang w:val="en-US"/>
                                </w:rPr>
                                <w:t>-</w:t>
                              </w:r>
                              <w:proofErr w:type="spellStart"/>
                              <w:r>
                                <w:rPr>
                                  <w:sz w:val="16"/>
                                  <w:szCs w:val="16"/>
                                  <w:lang w:val="en-US"/>
                                </w:rPr>
                                <w:t>alg</w:t>
                              </w:r>
                              <w:proofErr w:type="spellEnd"/>
                              <w:r>
                                <w:rPr>
                                  <w:sz w:val="16"/>
                                  <w:szCs w:val="16"/>
                                  <w:lang w:val="en-US"/>
                                </w:rPr>
                                <w:t>,</w:t>
                              </w:r>
                            </w:p>
                            <w:p w14:paraId="76E420AD" w14:textId="77777777" w:rsidR="00727C08" w:rsidRDefault="00727C08" w:rsidP="000B732F">
                              <w:pPr>
                                <w:spacing w:after="0"/>
                                <w:rPr>
                                  <w:sz w:val="16"/>
                                  <w:szCs w:val="16"/>
                                  <w:lang w:val="en-US"/>
                                </w:rPr>
                              </w:pPr>
                              <w:proofErr w:type="spellStart"/>
                              <w:r>
                                <w:rPr>
                                  <w:sz w:val="16"/>
                                  <w:szCs w:val="16"/>
                                  <w:lang w:val="en-US"/>
                                </w:rPr>
                                <w:t>Alg</w:t>
                              </w:r>
                              <w:proofErr w:type="spellEnd"/>
                              <w:r>
                                <w:rPr>
                                  <w:sz w:val="16"/>
                                  <w:szCs w:val="16"/>
                                  <w:lang w:val="en-US"/>
                                </w:rPr>
                                <w:t>-ID</w:t>
                              </w:r>
                            </w:p>
                            <w:p w14:paraId="28C67EAA" w14:textId="77777777" w:rsidR="00727C08" w:rsidRDefault="00727C08" w:rsidP="000B732F">
                              <w:pPr>
                                <w:rPr>
                                  <w:sz w:val="16"/>
                                  <w:szCs w:val="16"/>
                                  <w:lang w:val="en-US"/>
                                </w:rPr>
                              </w:pPr>
                            </w:p>
                            <w:p w14:paraId="61F6164C" w14:textId="77777777" w:rsidR="00727C08" w:rsidRDefault="00727C08" w:rsidP="000B732F"/>
                          </w:txbxContent>
                        </wps:txbx>
                        <wps:bodyPr rot="0" vert="horz" wrap="square" lIns="91440" tIns="45720" rIns="91440" bIns="45720" anchor="t" anchorCtr="0" upright="1">
                          <a:noAutofit/>
                        </wps:bodyPr>
                      </wps:wsp>
                      <wps:wsp>
                        <wps:cNvPr id="193" name="Text Box 197"/>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259F2" w14:textId="77777777" w:rsidR="00727C08" w:rsidRDefault="00727C08" w:rsidP="000B732F">
                              <w:pPr>
                                <w:rPr>
                                  <w:sz w:val="16"/>
                                  <w:szCs w:val="16"/>
                                  <w:lang w:val="sv-SE"/>
                                </w:rPr>
                              </w:pPr>
                              <w:r>
                                <w:rPr>
                                  <w:rFonts w:ascii="Times New Roman" w:hAnsi="Times New Roman"/>
                                  <w:b/>
                                  <w:sz w:val="16"/>
                                  <w:szCs w:val="16"/>
                                  <w:lang w:val="sv-SE" w:eastAsia="en-US"/>
                                </w:rPr>
                                <w:t>256</w:t>
                              </w:r>
                            </w:p>
                            <w:p w14:paraId="130167D1"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37F87AAB" w14:textId="77777777" w:rsidR="00727C08" w:rsidRDefault="00727C08" w:rsidP="000B732F"/>
                            <w:p w14:paraId="5286BF5F" w14:textId="77777777" w:rsidR="00727C08" w:rsidRDefault="00727C08" w:rsidP="000B732F"/>
                            <w:p w14:paraId="166883C5" w14:textId="77777777" w:rsidR="00727C08" w:rsidRDefault="00727C08" w:rsidP="000B732F"/>
                            <w:p w14:paraId="4293D164"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3BD4C557" w14:textId="77777777" w:rsidR="00727C08" w:rsidRDefault="00727C08" w:rsidP="000B732F"/>
                            <w:p w14:paraId="6CA3768A" w14:textId="77777777" w:rsidR="00727C08" w:rsidRDefault="00727C08" w:rsidP="000B732F">
                              <w:pPr>
                                <w:rPr>
                                  <w:sz w:val="16"/>
                                  <w:szCs w:val="16"/>
                                  <w:lang w:val="sv-SE"/>
                                </w:rPr>
                              </w:pPr>
                              <w:r>
                                <w:rPr>
                                  <w:sz w:val="16"/>
                                  <w:szCs w:val="16"/>
                                  <w:lang w:val="sv-SE"/>
                                </w:rPr>
                                <w:t>256</w:t>
                              </w:r>
                            </w:p>
                            <w:p w14:paraId="56078777" w14:textId="77777777" w:rsidR="00727C08" w:rsidRDefault="00727C08" w:rsidP="000B732F"/>
                            <w:p w14:paraId="79E4B978" w14:textId="77777777" w:rsidR="00727C08" w:rsidRDefault="00727C08" w:rsidP="000B732F"/>
                          </w:txbxContent>
                        </wps:txbx>
                        <wps:bodyPr rot="0" vert="horz" wrap="square" lIns="91440" tIns="45720" rIns="91440" bIns="45720" anchor="t" anchorCtr="0" upright="1">
                          <a:noAutofit/>
                        </wps:bodyPr>
                      </wps:wsp>
                      <wps:wsp>
                        <wps:cNvPr id="194" name="Line 198"/>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99"/>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C173F" w14:textId="77777777" w:rsidR="00727C08" w:rsidRDefault="00727C08" w:rsidP="000B732F">
                              <w:pPr>
                                <w:rPr>
                                  <w:sz w:val="16"/>
                                  <w:szCs w:val="16"/>
                                  <w:lang w:val="sv-SE"/>
                                </w:rPr>
                              </w:pPr>
                              <w:r>
                                <w:rPr>
                                  <w:rFonts w:ascii="Times New Roman" w:hAnsi="Times New Roman"/>
                                  <w:b/>
                                  <w:sz w:val="16"/>
                                  <w:szCs w:val="16"/>
                                  <w:lang w:val="sv-SE" w:eastAsia="en-US"/>
                                </w:rPr>
                                <w:t>256</w:t>
                              </w:r>
                            </w:p>
                            <w:p w14:paraId="2304A009" w14:textId="77777777" w:rsidR="00727C08" w:rsidRDefault="00727C08" w:rsidP="000B732F"/>
                            <w:p w14:paraId="037C2C13" w14:textId="77777777" w:rsidR="00727C08" w:rsidRDefault="00727C08" w:rsidP="000B732F"/>
                            <w:p w14:paraId="4DB38E39" w14:textId="77777777" w:rsidR="00727C08" w:rsidRDefault="00727C08" w:rsidP="000B732F"/>
                          </w:txbxContent>
                        </wps:txbx>
                        <wps:bodyPr rot="0" vert="horz" wrap="square" lIns="91440" tIns="45720" rIns="91440" bIns="45720" anchor="t" anchorCtr="0" upright="1">
                          <a:noAutofit/>
                        </wps:bodyPr>
                      </wps:wsp>
                      <wps:wsp>
                        <wps:cNvPr id="196" name="Line 200"/>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Freeform 201"/>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Line 202"/>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Text Box 203"/>
                        <wps:cNvSpPr txBox="1">
                          <a:spLocks noChangeArrowheads="1"/>
                        </wps:cNvSpPr>
                        <wps:spPr bwMode="auto">
                          <a:xfrm>
                            <a:off x="260985" y="2084070"/>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3F8D2" w14:textId="77777777" w:rsidR="00727C08" w:rsidRDefault="00727C08" w:rsidP="000B732F">
                              <w:pPr>
                                <w:spacing w:after="0"/>
                                <w:rPr>
                                  <w:sz w:val="16"/>
                                  <w:szCs w:val="16"/>
                                  <w:lang w:val="pt-BR"/>
                                </w:rPr>
                              </w:pPr>
                              <w:r>
                                <w:rPr>
                                  <w:rFonts w:ascii="Times New Roman" w:hAnsi="Times New Roman"/>
                                  <w:b/>
                                  <w:sz w:val="16"/>
                                  <w:szCs w:val="16"/>
                                  <w:lang w:val="pt-BR" w:eastAsia="en-US"/>
                                </w:rPr>
                                <w:t>NAS-enc-alg,</w:t>
                              </w:r>
                            </w:p>
                            <w:p w14:paraId="224D8182" w14:textId="77777777" w:rsidR="00727C08" w:rsidRDefault="00727C08" w:rsidP="000B732F">
                              <w:pPr>
                                <w:spacing w:after="0"/>
                                <w:rPr>
                                  <w:sz w:val="16"/>
                                  <w:szCs w:val="16"/>
                                  <w:lang w:val="pt-BR"/>
                                </w:rPr>
                              </w:pPr>
                              <w:r>
                                <w:rPr>
                                  <w:rFonts w:ascii="Times New Roman" w:hAnsi="Times New Roman"/>
                                  <w:b/>
                                  <w:sz w:val="16"/>
                                  <w:szCs w:val="16"/>
                                  <w:lang w:val="pt-BR" w:eastAsia="en-US"/>
                                </w:rPr>
                                <w:t>Alg-ID</w:t>
                              </w:r>
                            </w:p>
                            <w:p w14:paraId="126E1D63" w14:textId="77777777" w:rsidR="00727C08" w:rsidRDefault="00727C08" w:rsidP="000B732F">
                              <w:pPr>
                                <w:rPr>
                                  <w:sz w:val="16"/>
                                  <w:szCs w:val="16"/>
                                  <w:lang w:val="pt-BR"/>
                                </w:rPr>
                              </w:pPr>
                            </w:p>
                            <w:p w14:paraId="256A2B8B" w14:textId="77777777" w:rsidR="00727C08" w:rsidRDefault="00727C08" w:rsidP="000B732F">
                              <w:pPr>
                                <w:rPr>
                                  <w:lang w:val="pt-BR"/>
                                </w:rPr>
                              </w:pPr>
                            </w:p>
                            <w:p w14:paraId="75153F65" w14:textId="77777777" w:rsidR="00727C08" w:rsidRDefault="00727C08" w:rsidP="000B732F">
                              <w:pPr>
                                <w:rPr>
                                  <w:lang w:val="pt-BR"/>
                                </w:rPr>
                              </w:pPr>
                            </w:p>
                            <w:p w14:paraId="4B2E05F8" w14:textId="77777777" w:rsidR="00727C08" w:rsidRDefault="00727C08" w:rsidP="000B732F">
                              <w:pPr>
                                <w:rPr>
                                  <w:lang w:val="pt-BR"/>
                                </w:rPr>
                              </w:pPr>
                            </w:p>
                          </w:txbxContent>
                        </wps:txbx>
                        <wps:bodyPr rot="0" vert="horz" wrap="square" lIns="91440" tIns="45720" rIns="91440" bIns="45720" anchor="t" anchorCtr="0" upright="1">
                          <a:noAutofit/>
                        </wps:bodyPr>
                      </wps:wsp>
                      <wps:wsp>
                        <wps:cNvPr id="200" name="Freeform 204"/>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Text Box 205"/>
                        <wps:cNvSpPr txBox="1">
                          <a:spLocks noChangeArrowheads="1"/>
                        </wps:cNvSpPr>
                        <wps:spPr bwMode="auto">
                          <a:xfrm>
                            <a:off x="1899920" y="208470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7D3BC"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NAS-</w:t>
                              </w:r>
                              <w:proofErr w:type="spellStart"/>
                              <w:r w:rsidRPr="000B732F">
                                <w:rPr>
                                  <w:rFonts w:ascii="Times New Roman" w:hAnsi="Times New Roman"/>
                                  <w:b/>
                                  <w:sz w:val="16"/>
                                  <w:szCs w:val="16"/>
                                  <w:lang w:val="en-US" w:eastAsia="en-US"/>
                                </w:rPr>
                                <w:t>int</w:t>
                              </w:r>
                              <w:proofErr w:type="spellEnd"/>
                              <w:r w:rsidRPr="000B732F">
                                <w:rPr>
                                  <w:rFonts w:ascii="Times New Roman" w:hAnsi="Times New Roman"/>
                                  <w:b/>
                                  <w:sz w:val="16"/>
                                  <w:szCs w:val="16"/>
                                  <w:lang w:val="en-US" w:eastAsia="en-US"/>
                                </w:rPr>
                                <w:t>-</w:t>
                              </w:r>
                              <w:proofErr w:type="spellStart"/>
                              <w:r w:rsidRPr="000B732F">
                                <w:rPr>
                                  <w:rFonts w:ascii="Times New Roman" w:hAnsi="Times New Roman"/>
                                  <w:b/>
                                  <w:sz w:val="16"/>
                                  <w:szCs w:val="16"/>
                                  <w:lang w:val="en-US" w:eastAsia="en-US"/>
                                </w:rPr>
                                <w:t>alg</w:t>
                              </w:r>
                              <w:proofErr w:type="spellEnd"/>
                              <w:r w:rsidRPr="000B732F">
                                <w:rPr>
                                  <w:rFonts w:ascii="Times New Roman" w:hAnsi="Times New Roman"/>
                                  <w:b/>
                                  <w:sz w:val="16"/>
                                  <w:szCs w:val="16"/>
                                  <w:lang w:val="en-US" w:eastAsia="en-US"/>
                                </w:rPr>
                                <w:t>,</w:t>
                              </w:r>
                            </w:p>
                            <w:p w14:paraId="2472A891" w14:textId="77777777" w:rsidR="00727C08" w:rsidRPr="000B732F" w:rsidRDefault="00727C08" w:rsidP="000B732F">
                              <w:pPr>
                                <w:spacing w:after="0"/>
                                <w:rPr>
                                  <w:sz w:val="16"/>
                                  <w:szCs w:val="16"/>
                                  <w:lang w:val="en-US"/>
                                </w:rPr>
                              </w:pPr>
                              <w:proofErr w:type="spellStart"/>
                              <w:r w:rsidRPr="000B732F">
                                <w:rPr>
                                  <w:rFonts w:ascii="Times New Roman" w:hAnsi="Times New Roman"/>
                                  <w:b/>
                                  <w:sz w:val="16"/>
                                  <w:szCs w:val="16"/>
                                  <w:lang w:val="en-US" w:eastAsia="en-US"/>
                                </w:rPr>
                                <w:t>Alg</w:t>
                              </w:r>
                              <w:proofErr w:type="spellEnd"/>
                              <w:r w:rsidRPr="000B732F">
                                <w:rPr>
                                  <w:rFonts w:ascii="Times New Roman" w:hAnsi="Times New Roman"/>
                                  <w:b/>
                                  <w:sz w:val="16"/>
                                  <w:szCs w:val="16"/>
                                  <w:lang w:val="en-US" w:eastAsia="en-US"/>
                                </w:rPr>
                                <w:t>-ID</w:t>
                              </w:r>
                            </w:p>
                            <w:p w14:paraId="5DB99146" w14:textId="77777777" w:rsidR="00727C08" w:rsidRPr="000B732F" w:rsidRDefault="00727C08" w:rsidP="000B732F">
                              <w:pPr>
                                <w:spacing w:after="0"/>
                                <w:rPr>
                                  <w:sz w:val="16"/>
                                  <w:szCs w:val="16"/>
                                  <w:lang w:val="en-US"/>
                                </w:rPr>
                              </w:pPr>
                            </w:p>
                            <w:p w14:paraId="33071906" w14:textId="77777777" w:rsidR="00727C08" w:rsidRDefault="00727C08" w:rsidP="000B732F">
                              <w:pPr>
                                <w:spacing w:after="0"/>
                                <w:rPr>
                                  <w:sz w:val="14"/>
                                  <w:szCs w:val="14"/>
                                  <w:lang w:eastAsia="ja-JP"/>
                                </w:rPr>
                              </w:pPr>
                              <w:r>
                                <w:rPr>
                                  <w:sz w:val="14"/>
                                  <w:szCs w:val="14"/>
                                </w:rPr>
                                <w:t>Physical cell ID</w:t>
                              </w:r>
                              <w:r>
                                <w:rPr>
                                  <w:sz w:val="14"/>
                                  <w:szCs w:val="14"/>
                                  <w:lang w:eastAsia="ja-JP"/>
                                </w:rPr>
                                <w:t>, EARFCN-DL</w:t>
                              </w:r>
                            </w:p>
                            <w:p w14:paraId="3257D8EB" w14:textId="77777777" w:rsidR="00727C08" w:rsidRDefault="00727C08" w:rsidP="000B732F">
                              <w:pPr>
                                <w:rPr>
                                  <w:sz w:val="14"/>
                                  <w:szCs w:val="14"/>
                                </w:rPr>
                              </w:pPr>
                            </w:p>
                            <w:p w14:paraId="6F296BC3" w14:textId="77777777" w:rsidR="00727C08" w:rsidRDefault="00727C08" w:rsidP="000B732F"/>
                            <w:p w14:paraId="2318011E" w14:textId="77777777" w:rsidR="00727C08" w:rsidRDefault="00727C08" w:rsidP="000B732F"/>
                            <w:p w14:paraId="6AEF9750" w14:textId="77777777" w:rsidR="00727C08" w:rsidRDefault="00727C08" w:rsidP="000B732F"/>
                            <w:p w14:paraId="048CD9D8" w14:textId="77777777" w:rsidR="00727C08" w:rsidRDefault="00727C08" w:rsidP="000B732F"/>
                          </w:txbxContent>
                        </wps:txbx>
                        <wps:bodyPr rot="0" vert="horz" wrap="square" lIns="91440" tIns="45720" rIns="91440" bIns="45720" anchor="t" anchorCtr="0" upright="1">
                          <a:noAutofit/>
                        </wps:bodyPr>
                      </wps:wsp>
                      <wps:wsp>
                        <wps:cNvPr id="202" name="Line 206"/>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7"/>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DD7A9" w14:textId="77777777" w:rsidR="00727C08" w:rsidRDefault="00727C08" w:rsidP="000B732F">
                              <w:pPr>
                                <w:spacing w:after="0"/>
                                <w:rPr>
                                  <w:sz w:val="16"/>
                                  <w:szCs w:val="16"/>
                                  <w:lang w:val="sv-SE"/>
                                </w:rPr>
                              </w:pPr>
                              <w:r>
                                <w:rPr>
                                  <w:rFonts w:ascii="Times New Roman" w:hAnsi="Times New Roman"/>
                                  <w:b/>
                                  <w:sz w:val="16"/>
                                  <w:szCs w:val="16"/>
                                  <w:lang w:val="sv-SE" w:eastAsia="en-US"/>
                                </w:rPr>
                                <w:t>NAS UPLINK COUNT</w:t>
                              </w:r>
                            </w:p>
                            <w:p w14:paraId="1E973DF9" w14:textId="77777777" w:rsidR="00727C08" w:rsidRDefault="00727C08" w:rsidP="000B732F"/>
                            <w:p w14:paraId="2B312930" w14:textId="77777777" w:rsidR="00727C08" w:rsidRDefault="00727C08" w:rsidP="000B732F">
                              <w:pPr>
                                <w:rPr>
                                  <w:lang w:val="sv-SE"/>
                                </w:rPr>
                              </w:pPr>
                              <w:proofErr w:type="spellStart"/>
                              <w:r>
                                <w:rPr>
                                  <w:lang w:val="sv-SE"/>
                                </w:rPr>
                                <w:t>K</w:t>
                              </w:r>
                              <w:r>
                                <w:rPr>
                                  <w:vertAlign w:val="subscript"/>
                                  <w:lang w:val="sv-SE"/>
                                </w:rPr>
                                <w:t>eNB</w:t>
                              </w:r>
                              <w:proofErr w:type="spellEnd"/>
                              <w:r>
                                <w:rPr>
                                  <w:lang w:val="sv-SE"/>
                                </w:rPr>
                                <w:t>*</w:t>
                              </w:r>
                            </w:p>
                            <w:p w14:paraId="1805E4F7" w14:textId="77777777" w:rsidR="00727C08" w:rsidRDefault="00727C08" w:rsidP="000B732F"/>
                            <w:p w14:paraId="352D98FE" w14:textId="77777777" w:rsidR="00727C08" w:rsidRDefault="00727C08" w:rsidP="000B732F">
                              <w:pPr>
                                <w:rPr>
                                  <w:sz w:val="16"/>
                                  <w:szCs w:val="16"/>
                                  <w:lang w:val="sv-SE"/>
                                </w:rPr>
                              </w:pPr>
                              <w:r>
                                <w:rPr>
                                  <w:sz w:val="16"/>
                                  <w:szCs w:val="16"/>
                                  <w:lang w:val="sv-SE"/>
                                </w:rPr>
                                <w:t>256</w:t>
                              </w:r>
                            </w:p>
                            <w:p w14:paraId="31532A22" w14:textId="77777777" w:rsidR="00727C08" w:rsidRDefault="00727C08" w:rsidP="000B732F"/>
                            <w:p w14:paraId="5E84165E" w14:textId="77777777" w:rsidR="00727C08" w:rsidRDefault="00727C08" w:rsidP="000B732F">
                              <w:pPr>
                                <w:rPr>
                                  <w:sz w:val="16"/>
                                  <w:szCs w:val="16"/>
                                  <w:lang w:val="sv-SE"/>
                                </w:rPr>
                              </w:pPr>
                              <w:r>
                                <w:rPr>
                                  <w:sz w:val="16"/>
                                  <w:szCs w:val="16"/>
                                  <w:lang w:val="sv-SE"/>
                                </w:rPr>
                                <w:t>256</w:t>
                              </w:r>
                            </w:p>
                            <w:p w14:paraId="0C5B00F3" w14:textId="77777777" w:rsidR="00727C08" w:rsidRDefault="00727C08" w:rsidP="000B732F"/>
                            <w:p w14:paraId="1A4013DD" w14:textId="77777777" w:rsidR="00727C08" w:rsidRDefault="00727C08" w:rsidP="000B732F">
                              <w:pPr>
                                <w:rPr>
                                  <w:lang w:val="sv-SE"/>
                                </w:rPr>
                              </w:pPr>
                              <w:proofErr w:type="spellStart"/>
                              <w:r>
                                <w:rPr>
                                  <w:lang w:val="sv-SE"/>
                                </w:rPr>
                                <w:t>nc</w:t>
                              </w:r>
                              <w:proofErr w:type="spellEnd"/>
                            </w:p>
                            <w:p w14:paraId="2746D7DC" w14:textId="77777777" w:rsidR="00727C08" w:rsidRDefault="00727C08" w:rsidP="000B732F"/>
                          </w:txbxContent>
                        </wps:txbx>
                        <wps:bodyPr rot="0" vert="horz" wrap="square" lIns="91440" tIns="45720" rIns="91440" bIns="45720" anchor="t" anchorCtr="0" upright="1">
                          <a:noAutofit/>
                        </wps:bodyPr>
                      </wps:wsp>
                      <wps:wsp>
                        <wps:cNvPr id="204" name="Freeform 208"/>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209"/>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AutoShape 210"/>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7" name="Text Box 211"/>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3CCD7" w14:textId="77777777" w:rsidR="00727C08" w:rsidRDefault="00727C08" w:rsidP="000B732F">
                              <w:pPr>
                                <w:rPr>
                                  <w:lang w:val="sv-SE"/>
                                </w:rPr>
                              </w:pPr>
                              <w:r>
                                <w:rPr>
                                  <w:rFonts w:ascii="Times New Roman" w:hAnsi="Times New Roman"/>
                                  <w:b/>
                                  <w:lang w:val="sv-SE" w:eastAsia="en-US"/>
                                </w:rPr>
                                <w:t>KDF</w:t>
                              </w:r>
                            </w:p>
                            <w:p w14:paraId="4F663D9B" w14:textId="77777777" w:rsidR="00727C08" w:rsidRDefault="00727C08" w:rsidP="000B732F">
                              <w:pPr>
                                <w:rPr>
                                  <w:lang w:val="sv-SE"/>
                                </w:rPr>
                              </w:pPr>
                              <w:r>
                                <w:rPr>
                                  <w:rFonts w:ascii="Times New Roman" w:hAnsi="Times New Roman"/>
                                  <w:b/>
                                  <w:lang w:val="sv-SE" w:eastAsia="en-US"/>
                                </w:rPr>
                                <w:t>KDF</w:t>
                              </w:r>
                            </w:p>
                            <w:p w14:paraId="2056338F" w14:textId="77777777" w:rsidR="00727C08" w:rsidRDefault="00727C08" w:rsidP="000B732F"/>
                            <w:p w14:paraId="2604BD08" w14:textId="77777777" w:rsidR="00727C08" w:rsidRDefault="00727C08" w:rsidP="000B732F"/>
                            <w:p w14:paraId="1ED4ABB5" w14:textId="77777777" w:rsidR="00727C08" w:rsidRDefault="00727C08" w:rsidP="000B732F"/>
                            <w:p w14:paraId="5FCC0363" w14:textId="77777777" w:rsidR="00727C08" w:rsidRDefault="00727C08" w:rsidP="000B732F"/>
                          </w:txbxContent>
                        </wps:txbx>
                        <wps:bodyPr rot="0" vert="horz" wrap="square" lIns="91440" tIns="45720" rIns="91440" bIns="45720" anchor="t" anchorCtr="0" upright="1">
                          <a:noAutofit/>
                        </wps:bodyPr>
                      </wps:wsp>
                      <wps:wsp>
                        <wps:cNvPr id="208" name="AutoShape 212"/>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9" name="Text Box 213"/>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D57E" w14:textId="77777777" w:rsidR="00727C08" w:rsidRDefault="00727C08" w:rsidP="000B732F">
                              <w:pPr>
                                <w:rPr>
                                  <w:lang w:val="sv-SE"/>
                                </w:rPr>
                              </w:pPr>
                              <w:r>
                                <w:rPr>
                                  <w:rFonts w:ascii="Times New Roman" w:hAnsi="Times New Roman"/>
                                  <w:b/>
                                  <w:lang w:val="sv-SE" w:eastAsia="en-US"/>
                                </w:rPr>
                                <w:t>KDF</w:t>
                              </w:r>
                            </w:p>
                            <w:p w14:paraId="24CD0529" w14:textId="77777777" w:rsidR="00727C08" w:rsidRDefault="00727C08" w:rsidP="000B732F">
                              <w:pPr>
                                <w:rPr>
                                  <w:sz w:val="16"/>
                                  <w:szCs w:val="16"/>
                                  <w:lang w:val="sv-SE"/>
                                </w:rPr>
                              </w:pPr>
                              <w:r>
                                <w:rPr>
                                  <w:sz w:val="16"/>
                                  <w:szCs w:val="16"/>
                                  <w:lang w:val="sv-SE"/>
                                </w:rPr>
                                <w:t>256</w:t>
                              </w:r>
                            </w:p>
                            <w:p w14:paraId="684BCD2F" w14:textId="77777777" w:rsidR="00727C08" w:rsidRDefault="00727C08" w:rsidP="000B732F"/>
                            <w:p w14:paraId="3F0B755E" w14:textId="77777777" w:rsidR="00727C08" w:rsidRDefault="00727C08" w:rsidP="000B732F"/>
                            <w:p w14:paraId="35A26334"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31C48361" w14:textId="77777777" w:rsidR="00727C08" w:rsidRDefault="00727C08" w:rsidP="000B732F"/>
                            <w:p w14:paraId="5AF0F0A3" w14:textId="77777777" w:rsidR="00727C08" w:rsidRDefault="00727C08" w:rsidP="000B732F"/>
                            <w:p w14:paraId="684C733B" w14:textId="77777777" w:rsidR="00727C08" w:rsidRDefault="00727C08" w:rsidP="000B732F">
                              <w:pPr>
                                <w:rPr>
                                  <w:sz w:val="16"/>
                                  <w:szCs w:val="16"/>
                                  <w:lang w:val="sv-SE"/>
                                </w:rPr>
                              </w:pPr>
                              <w:r>
                                <w:rPr>
                                  <w:sz w:val="16"/>
                                  <w:szCs w:val="16"/>
                                  <w:lang w:val="sv-SE"/>
                                </w:rPr>
                                <w:t>256</w:t>
                              </w:r>
                            </w:p>
                            <w:p w14:paraId="57ED8C5A" w14:textId="77777777" w:rsidR="00727C08" w:rsidRDefault="00727C08" w:rsidP="000B732F"/>
                            <w:p w14:paraId="4F2E4471" w14:textId="77777777" w:rsidR="00727C08" w:rsidRDefault="00727C08" w:rsidP="000B732F"/>
                          </w:txbxContent>
                        </wps:txbx>
                        <wps:bodyPr rot="0" vert="horz" wrap="square" lIns="91440" tIns="45720" rIns="91440" bIns="45720" anchor="t" anchorCtr="0" upright="1">
                          <a:noAutofit/>
                        </wps:bodyPr>
                      </wps:wsp>
                      <wps:wsp>
                        <wps:cNvPr id="210" name="Text Box 214"/>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3D048488" w14:textId="77777777" w:rsidR="00727C08" w:rsidRDefault="00727C08" w:rsidP="000B732F">
                              <w:pPr>
                                <w:spacing w:after="0"/>
                                <w:rPr>
                                  <w:lang w:val="sv-SE"/>
                                </w:rPr>
                              </w:pPr>
                            </w:p>
                            <w:p w14:paraId="715D3B4E" w14:textId="77777777" w:rsidR="00727C08" w:rsidRDefault="00727C08" w:rsidP="000B732F"/>
                            <w:p w14:paraId="20B920BD" w14:textId="77777777" w:rsidR="00727C08" w:rsidRDefault="00727C08" w:rsidP="000B732F"/>
                            <w:p w14:paraId="7929C0CF"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51D6B059" w14:textId="77777777" w:rsidR="00727C08" w:rsidRDefault="00727C08" w:rsidP="000B732F"/>
                            <w:p w14:paraId="34381695" w14:textId="77777777" w:rsidR="00727C08" w:rsidRDefault="00727C08" w:rsidP="000B732F"/>
                          </w:txbxContent>
                        </wps:txbx>
                        <wps:bodyPr rot="0" vert="horz" wrap="square" lIns="91440" tIns="45720" rIns="91440" bIns="45720" anchor="t" anchorCtr="0" upright="1">
                          <a:noAutofit/>
                        </wps:bodyPr>
                      </wps:wsp>
                      <wps:wsp>
                        <wps:cNvPr id="211" name="Text Box 215"/>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66C71A35"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UPenc</w:t>
                              </w:r>
                              <w:proofErr w:type="spellEnd"/>
                            </w:p>
                            <w:p w14:paraId="7F45596A" w14:textId="77777777" w:rsidR="00727C08" w:rsidRDefault="00727C08" w:rsidP="000B732F"/>
                            <w:p w14:paraId="22842282" w14:textId="77777777" w:rsidR="00727C08" w:rsidRDefault="00727C08" w:rsidP="000B732F"/>
                            <w:p w14:paraId="422C9763" w14:textId="77777777" w:rsidR="00727C08" w:rsidRDefault="00727C08" w:rsidP="000B732F"/>
                          </w:txbxContent>
                        </wps:txbx>
                        <wps:bodyPr rot="0" vert="horz" wrap="square" lIns="91440" tIns="45720" rIns="91440" bIns="45720" anchor="t" anchorCtr="0" upright="1">
                          <a:noAutofit/>
                        </wps:bodyPr>
                      </wps:wsp>
                      <wps:wsp>
                        <wps:cNvPr id="212" name="Text Box 216"/>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43B899B7"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RRCint</w:t>
                              </w:r>
                              <w:proofErr w:type="spellEnd"/>
                            </w:p>
                            <w:p w14:paraId="1BEDD8C6" w14:textId="77777777" w:rsidR="00727C08" w:rsidRDefault="00727C08" w:rsidP="000B732F"/>
                            <w:p w14:paraId="0EA1EEDC" w14:textId="77777777" w:rsidR="00727C08" w:rsidRDefault="00727C08" w:rsidP="000B732F">
                              <w:pPr>
                                <w:rPr>
                                  <w:sz w:val="16"/>
                                  <w:szCs w:val="16"/>
                                  <w:lang w:val="sv-SE"/>
                                </w:rPr>
                              </w:pPr>
                              <w:r>
                                <w:rPr>
                                  <w:sz w:val="16"/>
                                  <w:szCs w:val="16"/>
                                  <w:lang w:val="sv-SE"/>
                                </w:rPr>
                                <w:t>12128</w:t>
                              </w:r>
                            </w:p>
                            <w:p w14:paraId="755539F9" w14:textId="77777777" w:rsidR="00727C08" w:rsidRDefault="00727C08" w:rsidP="000B732F"/>
                            <w:p w14:paraId="619DED4E" w14:textId="77777777" w:rsidR="00727C08" w:rsidRDefault="00727C08" w:rsidP="000B732F">
                              <w:pPr>
                                <w:rPr>
                                  <w:sz w:val="16"/>
                                  <w:szCs w:val="16"/>
                                  <w:lang w:val="sv-SE"/>
                                </w:rPr>
                              </w:pPr>
                              <w:r>
                                <w:rPr>
                                  <w:sz w:val="16"/>
                                  <w:szCs w:val="16"/>
                                  <w:lang w:val="sv-SE"/>
                                </w:rPr>
                                <w:t>256</w:t>
                              </w:r>
                            </w:p>
                            <w:p w14:paraId="02A5C040" w14:textId="77777777" w:rsidR="00727C08" w:rsidRDefault="00727C08" w:rsidP="000B732F"/>
                            <w:p w14:paraId="2BCD14D8" w14:textId="77777777" w:rsidR="00727C08" w:rsidRDefault="00727C08" w:rsidP="000B732F">
                              <w:pPr>
                                <w:rPr>
                                  <w:lang w:val="sv-SE"/>
                                </w:rPr>
                              </w:pPr>
                              <w:proofErr w:type="spellStart"/>
                              <w:r>
                                <w:rPr>
                                  <w:lang w:val="sv-SE"/>
                                </w:rPr>
                                <w:t>Trunc</w:t>
                              </w:r>
                              <w:proofErr w:type="spellEnd"/>
                            </w:p>
                            <w:p w14:paraId="75A561C8" w14:textId="77777777" w:rsidR="00727C08" w:rsidRDefault="00727C08" w:rsidP="000B732F"/>
                          </w:txbxContent>
                        </wps:txbx>
                        <wps:bodyPr rot="0" vert="horz" wrap="square" lIns="91440" tIns="45720" rIns="91440" bIns="45720" anchor="t" anchorCtr="0" upright="1">
                          <a:noAutofit/>
                        </wps:bodyPr>
                      </wps:wsp>
                      <wps:wsp>
                        <wps:cNvPr id="213" name="Text Box 217"/>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64A53927" w14:textId="77777777" w:rsidR="00727C08" w:rsidRDefault="00727C08" w:rsidP="000B732F">
                              <w:pPr>
                                <w:spacing w:after="0"/>
                                <w:rPr>
                                  <w:lang w:val="sv-SE"/>
                                </w:rPr>
                              </w:pPr>
                            </w:p>
                            <w:p w14:paraId="318E84FB" w14:textId="77777777" w:rsidR="00727C08" w:rsidRDefault="00727C08" w:rsidP="000B732F"/>
                            <w:p w14:paraId="439055AB" w14:textId="77777777" w:rsidR="00727C08" w:rsidRDefault="00727C08" w:rsidP="000B732F"/>
                            <w:p w14:paraId="13335BB6" w14:textId="77777777" w:rsidR="00727C08" w:rsidRDefault="00727C08" w:rsidP="000B732F">
                              <w:pPr>
                                <w:rPr>
                                  <w:sz w:val="16"/>
                                  <w:szCs w:val="16"/>
                                  <w:lang w:val="sv-SE"/>
                                </w:rPr>
                              </w:pPr>
                              <w:r>
                                <w:rPr>
                                  <w:sz w:val="16"/>
                                  <w:szCs w:val="16"/>
                                  <w:lang w:val="sv-SE"/>
                                </w:rPr>
                                <w:t>256</w:t>
                              </w:r>
                            </w:p>
                            <w:p w14:paraId="34521FBF" w14:textId="77777777" w:rsidR="00727C08" w:rsidRDefault="00727C08" w:rsidP="000B732F"/>
                            <w:p w14:paraId="4D98B8EE" w14:textId="77777777" w:rsidR="00727C08" w:rsidRDefault="00727C08" w:rsidP="000B732F"/>
                          </w:txbxContent>
                        </wps:txbx>
                        <wps:bodyPr rot="0" vert="horz" wrap="square" lIns="91440" tIns="45720" rIns="91440" bIns="45720" anchor="t" anchorCtr="0" upright="1">
                          <a:noAutofit/>
                        </wps:bodyPr>
                      </wps:wsp>
                      <wps:wsp>
                        <wps:cNvPr id="214" name="Text Box 218"/>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76FB546E"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UPenc</w:t>
                              </w:r>
                              <w:proofErr w:type="spellEnd"/>
                            </w:p>
                            <w:p w14:paraId="22E2F53A" w14:textId="77777777" w:rsidR="00727C08" w:rsidRDefault="00727C08" w:rsidP="000B732F"/>
                            <w:p w14:paraId="77E66FE2" w14:textId="77777777" w:rsidR="00727C08" w:rsidRDefault="00727C08" w:rsidP="000B732F"/>
                            <w:p w14:paraId="5E5F2BAF" w14:textId="77777777" w:rsidR="00727C08" w:rsidRDefault="00727C08" w:rsidP="000B732F">
                              <w:pPr>
                                <w:rPr>
                                  <w:sz w:val="16"/>
                                  <w:szCs w:val="16"/>
                                  <w:lang w:val="sv-SE"/>
                                </w:rPr>
                              </w:pPr>
                              <w:r>
                                <w:rPr>
                                  <w:sz w:val="16"/>
                                  <w:szCs w:val="16"/>
                                  <w:lang w:val="sv-SE"/>
                                </w:rPr>
                                <w:t>256</w:t>
                              </w:r>
                            </w:p>
                            <w:p w14:paraId="041BB8B6" w14:textId="77777777" w:rsidR="00727C08" w:rsidRDefault="00727C08" w:rsidP="000B732F"/>
                            <w:p w14:paraId="3689D351" w14:textId="77777777" w:rsidR="00727C08" w:rsidRDefault="00727C08" w:rsidP="000B732F">
                              <w:pPr>
                                <w:ind w:leftChars="-71" w:left="-142"/>
                                <w:jc w:val="center"/>
                                <w:rPr>
                                  <w:vertAlign w:val="subscript"/>
                                  <w:lang w:val="sv-SE" w:eastAsia="ja-JP"/>
                                </w:rPr>
                              </w:pPr>
                              <w:r>
                                <w:rPr>
                                  <w:lang w:val="sv-SE" w:eastAsia="ja-JP"/>
                                </w:rPr>
                                <w:t>NH</w:t>
                              </w:r>
                            </w:p>
                            <w:p w14:paraId="607CA2EA" w14:textId="77777777" w:rsidR="00727C08" w:rsidRDefault="00727C08" w:rsidP="000B732F"/>
                            <w:p w14:paraId="2882D8B4" w14:textId="77777777" w:rsidR="00727C08" w:rsidRDefault="00727C08" w:rsidP="000B732F">
                              <w:pPr>
                                <w:rPr>
                                  <w:lang w:val="sv-SE"/>
                                </w:rPr>
                              </w:pPr>
                              <w:r>
                                <w:rPr>
                                  <w:lang w:val="sv-SE"/>
                                </w:rPr>
                                <w:t>KDF</w:t>
                              </w:r>
                            </w:p>
                            <w:p w14:paraId="3EC0483C" w14:textId="77777777" w:rsidR="00727C08" w:rsidRDefault="00727C08" w:rsidP="000B732F"/>
                            <w:p w14:paraId="719FED47" w14:textId="77777777" w:rsidR="00727C08" w:rsidRDefault="00727C08" w:rsidP="000B732F"/>
                            <w:p w14:paraId="1F5EA193" w14:textId="77777777" w:rsidR="00727C08" w:rsidRDefault="00727C08" w:rsidP="000B732F"/>
                          </w:txbxContent>
                        </wps:txbx>
                        <wps:bodyPr rot="0" vert="horz" wrap="square" lIns="91440" tIns="45720" rIns="91440" bIns="45720" anchor="t" anchorCtr="0" upright="1">
                          <a:noAutofit/>
                        </wps:bodyPr>
                      </wps:wsp>
                      <wps:wsp>
                        <wps:cNvPr id="215" name="Text Box 219"/>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0C6943B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RRCint</w:t>
                              </w:r>
                              <w:proofErr w:type="spellEnd"/>
                            </w:p>
                            <w:p w14:paraId="3D57AFFA" w14:textId="77777777" w:rsidR="00727C08" w:rsidRDefault="00727C08" w:rsidP="000B732F"/>
                            <w:p w14:paraId="6806E442" w14:textId="77777777" w:rsidR="00727C08" w:rsidRDefault="00727C08" w:rsidP="000B732F"/>
                            <w:p w14:paraId="6B6F9B08" w14:textId="77777777" w:rsidR="00727C08" w:rsidRDefault="00727C08" w:rsidP="000B732F"/>
                          </w:txbxContent>
                        </wps:txbx>
                        <wps:bodyPr rot="0" vert="horz" wrap="square" lIns="91440" tIns="45720" rIns="91440" bIns="45720" anchor="t" anchorCtr="0" upright="1">
                          <a:noAutofit/>
                        </wps:bodyPr>
                      </wps:wsp>
                      <wps:wsp>
                        <wps:cNvPr id="216" name="AutoShape 220"/>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7" name="Text Box 221"/>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B60B1"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6AD93798" w14:textId="77777777" w:rsidR="00727C08" w:rsidRDefault="00727C08" w:rsidP="000B732F"/>
                            <w:p w14:paraId="2A36C57F" w14:textId="77777777" w:rsidR="00727C08" w:rsidRDefault="00727C08" w:rsidP="000B732F"/>
                            <w:p w14:paraId="1243559B" w14:textId="77777777" w:rsidR="00727C08" w:rsidRDefault="00727C08" w:rsidP="000B732F"/>
                          </w:txbxContent>
                        </wps:txbx>
                        <wps:bodyPr rot="0" vert="horz" wrap="square" lIns="91440" tIns="45720" rIns="91440" bIns="45720" anchor="t" anchorCtr="0" upright="1">
                          <a:noAutofit/>
                        </wps:bodyPr>
                      </wps:wsp>
                      <wps:wsp>
                        <wps:cNvPr id="218" name="AutoShape 222"/>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 name="Text Box 223"/>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7E530"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47604006" w14:textId="77777777" w:rsidR="00727C08" w:rsidRDefault="00727C08" w:rsidP="000B732F"/>
                            <w:p w14:paraId="5284FAFF" w14:textId="77777777" w:rsidR="00727C08" w:rsidRDefault="00727C08" w:rsidP="000B732F">
                              <w:pPr>
                                <w:rPr>
                                  <w:lang w:val="sv-SE"/>
                                </w:rPr>
                              </w:pPr>
                              <w:r>
                                <w:rPr>
                                  <w:lang w:val="sv-SE"/>
                                </w:rPr>
                                <w:t>KDF</w:t>
                              </w:r>
                            </w:p>
                            <w:p w14:paraId="529DFA27" w14:textId="77777777" w:rsidR="00727C08" w:rsidRDefault="00727C08" w:rsidP="000B732F"/>
                            <w:p w14:paraId="11928B21" w14:textId="77777777" w:rsidR="00727C08" w:rsidRDefault="00727C08" w:rsidP="000B732F"/>
                            <w:p w14:paraId="3DF0261D" w14:textId="77777777" w:rsidR="00727C08" w:rsidRDefault="00727C08" w:rsidP="000B732F"/>
                            <w:p w14:paraId="40F2F80F" w14:textId="77777777" w:rsidR="00727C08" w:rsidRDefault="00727C08" w:rsidP="000B732F"/>
                            <w:p w14:paraId="442322E7" w14:textId="77777777" w:rsidR="00727C08" w:rsidRDefault="00727C08" w:rsidP="000B732F"/>
                            <w:p w14:paraId="12FECE63" w14:textId="77777777" w:rsidR="00727C08" w:rsidRDefault="00727C08" w:rsidP="000B732F"/>
                            <w:p w14:paraId="544076F8" w14:textId="77777777" w:rsidR="00727C08" w:rsidRDefault="00727C08" w:rsidP="000B732F"/>
                            <w:p w14:paraId="4820DB1D"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2F82CB44" w14:textId="77777777" w:rsidR="00727C08" w:rsidRDefault="00727C08" w:rsidP="000B732F"/>
                            <w:p w14:paraId="47BCC07A" w14:textId="77777777" w:rsidR="00727C08" w:rsidRDefault="00727C08" w:rsidP="000B732F"/>
                            <w:p w14:paraId="2F30DAD1" w14:textId="77777777" w:rsidR="00727C08" w:rsidRDefault="00727C08" w:rsidP="000B732F"/>
                            <w:p w14:paraId="00475D3F" w14:textId="77777777" w:rsidR="00727C08" w:rsidRDefault="00727C08" w:rsidP="000B732F"/>
                          </w:txbxContent>
                        </wps:txbx>
                        <wps:bodyPr rot="0" vert="horz" wrap="square" lIns="91440" tIns="45720" rIns="91440" bIns="45720" anchor="t" anchorCtr="0" upright="1">
                          <a:noAutofit/>
                        </wps:bodyPr>
                      </wps:wsp>
                      <wps:wsp>
                        <wps:cNvPr id="220" name="Text Box 224"/>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0DAC8" w14:textId="77777777" w:rsidR="00727C08" w:rsidRDefault="00727C08" w:rsidP="000B732F">
                              <w:pPr>
                                <w:rPr>
                                  <w:sz w:val="16"/>
                                  <w:szCs w:val="16"/>
                                  <w:lang w:val="sv-SE"/>
                                </w:rPr>
                              </w:pPr>
                              <w:r>
                                <w:rPr>
                                  <w:rFonts w:ascii="Times New Roman" w:hAnsi="Times New Roman"/>
                                  <w:b/>
                                  <w:sz w:val="16"/>
                                  <w:szCs w:val="16"/>
                                  <w:lang w:val="sv-SE" w:eastAsia="en-US"/>
                                </w:rPr>
                                <w:t>256</w:t>
                              </w:r>
                            </w:p>
                            <w:p w14:paraId="0365FA89" w14:textId="77777777" w:rsidR="00727C08" w:rsidRDefault="00727C08" w:rsidP="000B732F"/>
                            <w:p w14:paraId="7A490D64" w14:textId="77777777" w:rsidR="00727C08" w:rsidRDefault="00727C08" w:rsidP="000B732F"/>
                            <w:p w14:paraId="5F93BB4C" w14:textId="77777777" w:rsidR="00727C08" w:rsidRDefault="00727C08" w:rsidP="000B732F">
                              <w:pPr>
                                <w:rPr>
                                  <w:lang w:val="sv-SE"/>
                                </w:rPr>
                              </w:pPr>
                              <w:proofErr w:type="spellStart"/>
                              <w:r>
                                <w:rPr>
                                  <w:lang w:val="sv-SE"/>
                                </w:rPr>
                                <w:t>Trunc</w:t>
                              </w:r>
                              <w:proofErr w:type="spellEnd"/>
                            </w:p>
                            <w:p w14:paraId="41854A1F" w14:textId="77777777" w:rsidR="00727C08" w:rsidRDefault="00727C08" w:rsidP="000B732F"/>
                            <w:p w14:paraId="3179563D" w14:textId="77777777" w:rsidR="00727C08" w:rsidRDefault="00727C08" w:rsidP="000B732F"/>
                            <w:p w14:paraId="16EE26DF" w14:textId="77777777" w:rsidR="00727C08" w:rsidRDefault="00727C08" w:rsidP="000B732F"/>
                            <w:p w14:paraId="49560224" w14:textId="77777777" w:rsidR="00727C08" w:rsidRDefault="00727C08" w:rsidP="000B732F"/>
                          </w:txbxContent>
                        </wps:txbx>
                        <wps:bodyPr rot="0" vert="horz" wrap="square" lIns="91440" tIns="45720" rIns="91440" bIns="45720" anchor="t" anchorCtr="0" upright="1">
                          <a:noAutofit/>
                        </wps:bodyPr>
                      </wps:wsp>
                      <wps:wsp>
                        <wps:cNvPr id="221" name="Text Box 225"/>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D03B6" w14:textId="77777777" w:rsidR="00727C08" w:rsidRDefault="00727C08" w:rsidP="000B732F">
                              <w:pPr>
                                <w:rPr>
                                  <w:sz w:val="16"/>
                                  <w:szCs w:val="16"/>
                                  <w:lang w:val="sv-SE"/>
                                </w:rPr>
                              </w:pPr>
                              <w:r>
                                <w:rPr>
                                  <w:rFonts w:ascii="Times New Roman" w:hAnsi="Times New Roman"/>
                                  <w:b/>
                                  <w:sz w:val="16"/>
                                  <w:szCs w:val="16"/>
                                  <w:lang w:val="sv-SE" w:eastAsia="en-US"/>
                                </w:rPr>
                                <w:t>256</w:t>
                              </w:r>
                            </w:p>
                            <w:p w14:paraId="39A40E6C" w14:textId="77777777" w:rsidR="00727C08" w:rsidRDefault="00727C08" w:rsidP="000B732F"/>
                            <w:p w14:paraId="65CA0CA4" w14:textId="77777777" w:rsidR="00727C08" w:rsidRDefault="00727C08" w:rsidP="000B732F"/>
                            <w:p w14:paraId="1353CD64" w14:textId="77777777" w:rsidR="00727C08" w:rsidRDefault="00727C08" w:rsidP="000B732F"/>
                            <w:p w14:paraId="10FB38B1" w14:textId="77777777" w:rsidR="00727C08" w:rsidRDefault="00727C08" w:rsidP="000B732F"/>
                            <w:p w14:paraId="10BA9D18" w14:textId="77777777" w:rsidR="00727C08" w:rsidRDefault="00727C08" w:rsidP="000B732F">
                              <w:pPr>
                                <w:rPr>
                                  <w:sz w:val="16"/>
                                  <w:szCs w:val="16"/>
                                  <w:lang w:val="sv-SE"/>
                                </w:rPr>
                              </w:pPr>
                              <w:r>
                                <w:rPr>
                                  <w:sz w:val="16"/>
                                  <w:szCs w:val="16"/>
                                  <w:lang w:val="sv-SE"/>
                                </w:rPr>
                                <w:t>256</w:t>
                              </w:r>
                            </w:p>
                            <w:p w14:paraId="62295D6F" w14:textId="77777777" w:rsidR="00727C08" w:rsidRDefault="00727C08" w:rsidP="000B732F"/>
                            <w:p w14:paraId="67F2629C" w14:textId="77777777" w:rsidR="00727C08" w:rsidRDefault="00727C08" w:rsidP="000B732F"/>
                            <w:p w14:paraId="58BDDB1A" w14:textId="77777777" w:rsidR="00727C08" w:rsidRDefault="00727C08" w:rsidP="000B732F"/>
                            <w:p w14:paraId="068B6BE3" w14:textId="77777777" w:rsidR="00727C08" w:rsidRDefault="00727C08" w:rsidP="000B732F"/>
                            <w:p w14:paraId="2DB6851C" w14:textId="77777777" w:rsidR="00727C08" w:rsidRDefault="00727C08" w:rsidP="000B732F"/>
                          </w:txbxContent>
                        </wps:txbx>
                        <wps:bodyPr rot="0" vert="horz" wrap="square" lIns="91440" tIns="45720" rIns="91440" bIns="45720" anchor="t" anchorCtr="0" upright="1">
                          <a:noAutofit/>
                        </wps:bodyPr>
                      </wps:wsp>
                      <wps:wsp>
                        <wps:cNvPr id="222" name="Text Box 226"/>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D4C00" w14:textId="77777777" w:rsidR="00727C08" w:rsidRDefault="00727C08" w:rsidP="000B732F">
                              <w:pPr>
                                <w:rPr>
                                  <w:sz w:val="16"/>
                                  <w:szCs w:val="16"/>
                                  <w:lang w:val="sv-SE"/>
                                </w:rPr>
                              </w:pPr>
                              <w:r>
                                <w:rPr>
                                  <w:rFonts w:ascii="Times New Roman" w:hAnsi="Times New Roman"/>
                                  <w:b/>
                                  <w:sz w:val="16"/>
                                  <w:szCs w:val="16"/>
                                  <w:lang w:val="sv-SE" w:eastAsia="en-US"/>
                                </w:rPr>
                                <w:t>128</w:t>
                              </w:r>
                            </w:p>
                            <w:p w14:paraId="54F98B1E" w14:textId="77777777" w:rsidR="00727C08" w:rsidRDefault="00727C08" w:rsidP="000B732F"/>
                            <w:p w14:paraId="045AE60D" w14:textId="77777777" w:rsidR="00727C08" w:rsidRDefault="00727C08" w:rsidP="000B732F"/>
                            <w:p w14:paraId="2E3846A2" w14:textId="77777777" w:rsidR="00727C08" w:rsidRDefault="00727C08" w:rsidP="000B732F"/>
                          </w:txbxContent>
                        </wps:txbx>
                        <wps:bodyPr rot="0" vert="horz" wrap="square" lIns="91440" tIns="45720" rIns="91440" bIns="45720" anchor="t" anchorCtr="0" upright="1">
                          <a:noAutofit/>
                        </wps:bodyPr>
                      </wps:wsp>
                      <wps:wsp>
                        <wps:cNvPr id="223" name="Text Box 227"/>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A7A63" w14:textId="77777777" w:rsidR="00727C08" w:rsidRDefault="00727C08" w:rsidP="000B732F">
                              <w:pPr>
                                <w:rPr>
                                  <w:sz w:val="16"/>
                                  <w:szCs w:val="16"/>
                                  <w:lang w:val="sv-SE"/>
                                </w:rPr>
                              </w:pPr>
                              <w:r>
                                <w:rPr>
                                  <w:rFonts w:ascii="Times New Roman" w:hAnsi="Times New Roman"/>
                                  <w:b/>
                                  <w:sz w:val="16"/>
                                  <w:szCs w:val="16"/>
                                  <w:lang w:val="sv-SE" w:eastAsia="en-US"/>
                                </w:rPr>
                                <w:t>128</w:t>
                              </w:r>
                            </w:p>
                            <w:p w14:paraId="0735F106" w14:textId="77777777" w:rsidR="00727C08" w:rsidRDefault="00727C08" w:rsidP="000B732F"/>
                            <w:p w14:paraId="3B6C2A7A" w14:textId="77777777" w:rsidR="00727C08" w:rsidRDefault="00727C08" w:rsidP="000B732F"/>
                            <w:p w14:paraId="3FA6661C" w14:textId="77777777" w:rsidR="00727C08" w:rsidRDefault="00727C08" w:rsidP="000B732F">
                              <w:pPr>
                                <w:rPr>
                                  <w:sz w:val="16"/>
                                  <w:szCs w:val="16"/>
                                  <w:lang w:val="sv-SE"/>
                                </w:rPr>
                              </w:pPr>
                              <w:r>
                                <w:rPr>
                                  <w:sz w:val="16"/>
                                  <w:szCs w:val="16"/>
                                  <w:lang w:val="sv-SE"/>
                                </w:rPr>
                                <w:t>256</w:t>
                              </w:r>
                            </w:p>
                            <w:p w14:paraId="6DA80734" w14:textId="77777777" w:rsidR="00727C08" w:rsidRDefault="00727C08" w:rsidP="000B732F"/>
                            <w:p w14:paraId="62293739" w14:textId="77777777" w:rsidR="00727C08" w:rsidRDefault="00727C08" w:rsidP="000B732F"/>
                            <w:p w14:paraId="62385DBF" w14:textId="77777777" w:rsidR="00727C08" w:rsidRDefault="00727C08" w:rsidP="000B732F"/>
                            <w:p w14:paraId="277152A3" w14:textId="77777777" w:rsidR="00727C08" w:rsidRDefault="00727C08" w:rsidP="000B732F"/>
                            <w:p w14:paraId="417C006C" w14:textId="77777777" w:rsidR="00727C08" w:rsidRDefault="00727C08" w:rsidP="000B732F"/>
                            <w:p w14:paraId="4D28F478" w14:textId="77777777" w:rsidR="00727C08" w:rsidRDefault="00727C08" w:rsidP="000B732F"/>
                            <w:p w14:paraId="37377324" w14:textId="77777777" w:rsidR="00727C08" w:rsidRDefault="00727C08" w:rsidP="000B732F">
                              <w:pPr>
                                <w:rPr>
                                  <w:sz w:val="16"/>
                                  <w:szCs w:val="16"/>
                                  <w:lang w:val="sv-SE"/>
                                </w:rPr>
                              </w:pPr>
                              <w:r>
                                <w:rPr>
                                  <w:sz w:val="16"/>
                                  <w:szCs w:val="16"/>
                                  <w:lang w:val="sv-SE"/>
                                </w:rPr>
                                <w:t>128</w:t>
                              </w:r>
                            </w:p>
                            <w:p w14:paraId="6548F3DC" w14:textId="77777777" w:rsidR="00727C08" w:rsidRDefault="00727C08" w:rsidP="000B732F"/>
                            <w:p w14:paraId="3AC01936" w14:textId="77777777" w:rsidR="00727C08" w:rsidRDefault="00727C08" w:rsidP="000B732F"/>
                            <w:p w14:paraId="769401BC" w14:textId="77777777" w:rsidR="00727C08" w:rsidRDefault="00727C08" w:rsidP="000B732F"/>
                            <w:p w14:paraId="27137053" w14:textId="77777777" w:rsidR="00727C08" w:rsidRDefault="00727C08" w:rsidP="000B732F"/>
                          </w:txbxContent>
                        </wps:txbx>
                        <wps:bodyPr rot="0" vert="horz" wrap="square" lIns="91440" tIns="45720" rIns="91440" bIns="45720" anchor="t" anchorCtr="0" upright="1">
                          <a:noAutofit/>
                        </wps:bodyPr>
                      </wps:wsp>
                      <wps:wsp>
                        <wps:cNvPr id="224" name="Line 228"/>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Line 229"/>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Line 230"/>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Line 231"/>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Text Box 232"/>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8F0B4" w14:textId="77777777" w:rsidR="00727C08" w:rsidRDefault="00727C08" w:rsidP="000B732F">
                              <w:pPr>
                                <w:rPr>
                                  <w:sz w:val="16"/>
                                  <w:szCs w:val="16"/>
                                  <w:lang w:val="sv-SE"/>
                                </w:rPr>
                              </w:pPr>
                              <w:r>
                                <w:rPr>
                                  <w:rFonts w:ascii="Times New Roman" w:hAnsi="Times New Roman"/>
                                  <w:b/>
                                  <w:sz w:val="16"/>
                                  <w:szCs w:val="16"/>
                                  <w:lang w:val="sv-SE" w:eastAsia="en-US"/>
                                </w:rPr>
                                <w:t>256</w:t>
                              </w:r>
                            </w:p>
                            <w:p w14:paraId="4AC6E6FB" w14:textId="77777777" w:rsidR="00727C08" w:rsidRDefault="00727C08" w:rsidP="000B732F"/>
                            <w:p w14:paraId="4B9810DC" w14:textId="77777777" w:rsidR="00727C08" w:rsidRDefault="00727C08" w:rsidP="000B732F"/>
                            <w:p w14:paraId="23CBB46C" w14:textId="77777777" w:rsidR="00727C08" w:rsidRDefault="00727C08" w:rsidP="000B732F"/>
                            <w:p w14:paraId="58D5474F" w14:textId="77777777" w:rsidR="00727C08" w:rsidRDefault="00727C08" w:rsidP="000B732F"/>
                            <w:p w14:paraId="091D84C2" w14:textId="77777777" w:rsidR="00727C08" w:rsidRDefault="00727C08" w:rsidP="000B732F"/>
                            <w:p w14:paraId="4C7ABEE6" w14:textId="77777777" w:rsidR="00727C08" w:rsidRDefault="00727C08" w:rsidP="000B732F"/>
                            <w:p w14:paraId="1BFA4EC8" w14:textId="77777777" w:rsidR="00727C08" w:rsidRDefault="00727C08" w:rsidP="000B732F"/>
                          </w:txbxContent>
                        </wps:txbx>
                        <wps:bodyPr rot="0" vert="horz" wrap="square" lIns="91440" tIns="45720" rIns="91440" bIns="45720" anchor="t" anchorCtr="0" upright="1">
                          <a:noAutofit/>
                        </wps:bodyPr>
                      </wps:wsp>
                      <wps:wsp>
                        <wps:cNvPr id="229" name="Line 233"/>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Line 234"/>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Text Box 235"/>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CFE3C" w14:textId="77777777" w:rsidR="00727C08" w:rsidRDefault="00727C08" w:rsidP="000B732F">
                              <w:pPr>
                                <w:spacing w:after="0"/>
                                <w:rPr>
                                  <w:sz w:val="16"/>
                                  <w:szCs w:val="16"/>
                                </w:rPr>
                              </w:pPr>
                              <w:r>
                                <w:rPr>
                                  <w:rFonts w:ascii="Times New Roman" w:hAnsi="Times New Roman"/>
                                  <w:b/>
                                  <w:sz w:val="16"/>
                                  <w:szCs w:val="16"/>
                                  <w:lang w:eastAsia="en-US"/>
                                </w:rPr>
                                <w:t>UP-</w:t>
                              </w:r>
                              <w:proofErr w:type="spellStart"/>
                              <w:r>
                                <w:rPr>
                                  <w:rFonts w:ascii="Times New Roman" w:hAnsi="Times New Roman"/>
                                  <w:b/>
                                  <w:sz w:val="16"/>
                                  <w:szCs w:val="16"/>
                                  <w:lang w:eastAsia="en-US"/>
                                </w:rPr>
                                <w:t>enc</w:t>
                              </w:r>
                              <w:proofErr w:type="spellEnd"/>
                              <w:r>
                                <w:rPr>
                                  <w:rFonts w:ascii="Times New Roman" w:hAnsi="Times New Roman"/>
                                  <w:b/>
                                  <w:sz w:val="16"/>
                                  <w:szCs w:val="16"/>
                                  <w:lang w:eastAsia="en-US"/>
                                </w:rPr>
                                <w:t>-</w:t>
                              </w:r>
                              <w:proofErr w:type="spellStart"/>
                              <w:r>
                                <w:rPr>
                                  <w:rFonts w:ascii="Times New Roman" w:hAnsi="Times New Roman"/>
                                  <w:b/>
                                  <w:sz w:val="16"/>
                                  <w:szCs w:val="16"/>
                                  <w:lang w:eastAsia="en-US"/>
                                </w:rPr>
                                <w:t>alg</w:t>
                              </w:r>
                              <w:proofErr w:type="spellEnd"/>
                              <w:r>
                                <w:rPr>
                                  <w:rFonts w:ascii="Times New Roman" w:hAnsi="Times New Roman"/>
                                  <w:b/>
                                  <w:sz w:val="16"/>
                                  <w:szCs w:val="16"/>
                                  <w:lang w:eastAsia="en-US"/>
                                </w:rPr>
                                <w:t xml:space="preserve">, </w:t>
                              </w:r>
                              <w:proofErr w:type="spellStart"/>
                              <w:r>
                                <w:rPr>
                                  <w:rFonts w:ascii="Times New Roman" w:hAnsi="Times New Roman"/>
                                  <w:b/>
                                  <w:sz w:val="16"/>
                                  <w:szCs w:val="16"/>
                                  <w:lang w:eastAsia="en-US"/>
                                </w:rPr>
                                <w:t>Alg</w:t>
                              </w:r>
                              <w:proofErr w:type="spellEnd"/>
                              <w:r>
                                <w:rPr>
                                  <w:rFonts w:ascii="Times New Roman" w:hAnsi="Times New Roman"/>
                                  <w:b/>
                                  <w:sz w:val="16"/>
                                  <w:szCs w:val="16"/>
                                  <w:lang w:eastAsia="en-US"/>
                                </w:rPr>
                                <w:t>-ID</w:t>
                              </w:r>
                            </w:p>
                            <w:p w14:paraId="43A22AC0" w14:textId="77777777" w:rsidR="00727C08" w:rsidRDefault="00727C08" w:rsidP="000B732F">
                              <w:pPr>
                                <w:rPr>
                                  <w:sz w:val="16"/>
                                  <w:szCs w:val="16"/>
                                </w:rPr>
                              </w:pPr>
                            </w:p>
                            <w:p w14:paraId="3F4ED168" w14:textId="77777777" w:rsidR="00727C08" w:rsidRDefault="00727C08" w:rsidP="000B732F"/>
                            <w:p w14:paraId="4DC44B76" w14:textId="77777777" w:rsidR="00727C08" w:rsidRDefault="00727C08" w:rsidP="000B732F"/>
                            <w:p w14:paraId="7E8FCF0C" w14:textId="77777777" w:rsidR="00727C08" w:rsidRDefault="00727C08" w:rsidP="000B732F"/>
                            <w:p w14:paraId="6E06EFC0" w14:textId="77777777" w:rsidR="00727C08" w:rsidRDefault="00727C08" w:rsidP="000B732F"/>
                            <w:p w14:paraId="1B288446" w14:textId="77777777" w:rsidR="00727C08" w:rsidRPr="000B732F" w:rsidRDefault="00727C08" w:rsidP="000B732F">
                              <w:pPr>
                                <w:rPr>
                                  <w:lang w:val="en-US"/>
                                </w:rPr>
                              </w:pPr>
                              <w:r w:rsidRPr="000B732F">
                                <w:rPr>
                                  <w:lang w:val="en-US"/>
                                </w:rPr>
                                <w:t>KDF</w:t>
                              </w:r>
                            </w:p>
                            <w:p w14:paraId="7C673E14" w14:textId="77777777" w:rsidR="00727C08" w:rsidRDefault="00727C08" w:rsidP="000B732F"/>
                            <w:p w14:paraId="1FC57E80" w14:textId="77777777" w:rsidR="00727C08" w:rsidRDefault="00727C08" w:rsidP="000B732F"/>
                            <w:p w14:paraId="7692CA71" w14:textId="77777777" w:rsidR="00727C08" w:rsidRDefault="00727C08" w:rsidP="000B732F"/>
                            <w:p w14:paraId="786D3800" w14:textId="77777777" w:rsidR="00727C08" w:rsidRDefault="00727C08" w:rsidP="000B732F"/>
                          </w:txbxContent>
                        </wps:txbx>
                        <wps:bodyPr rot="0" vert="horz" wrap="square" lIns="91440" tIns="45720" rIns="91440" bIns="45720" anchor="t" anchorCtr="0" upright="1">
                          <a:noAutofit/>
                        </wps:bodyPr>
                      </wps:wsp>
                      <wps:wsp>
                        <wps:cNvPr id="232" name="Freeform 236"/>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Text Box 237"/>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A4805" w14:textId="77777777" w:rsidR="00727C08" w:rsidRDefault="00727C08" w:rsidP="000B732F">
                              <w:pPr>
                                <w:spacing w:after="0"/>
                                <w:rPr>
                                  <w:sz w:val="16"/>
                                  <w:szCs w:val="16"/>
                                  <w:lang w:val="da-DK"/>
                                </w:rPr>
                              </w:pPr>
                              <w:r>
                                <w:rPr>
                                  <w:rFonts w:ascii="Times New Roman" w:hAnsi="Times New Roman"/>
                                  <w:b/>
                                  <w:sz w:val="16"/>
                                  <w:szCs w:val="16"/>
                                  <w:lang w:val="da-DK" w:eastAsia="en-US"/>
                                </w:rPr>
                                <w:t>RRC-int-alg, Alg-ID</w:t>
                              </w:r>
                            </w:p>
                            <w:p w14:paraId="5279B092" w14:textId="77777777" w:rsidR="00727C08" w:rsidRDefault="00727C08" w:rsidP="000B732F">
                              <w:pPr>
                                <w:rPr>
                                  <w:sz w:val="16"/>
                                  <w:szCs w:val="16"/>
                                  <w:lang w:val="da-DK"/>
                                </w:rPr>
                              </w:pPr>
                            </w:p>
                            <w:p w14:paraId="2177B931" w14:textId="77777777" w:rsidR="00727C08" w:rsidRDefault="00727C08" w:rsidP="000B732F">
                              <w:pPr>
                                <w:rPr>
                                  <w:lang w:val="nb-NO"/>
                                </w:rPr>
                              </w:pPr>
                            </w:p>
                            <w:p w14:paraId="090852B6" w14:textId="77777777" w:rsidR="00727C08" w:rsidRDefault="00727C08" w:rsidP="000B732F">
                              <w:pPr>
                                <w:rPr>
                                  <w:lang w:val="nb-NO"/>
                                </w:rPr>
                              </w:pPr>
                            </w:p>
                            <w:p w14:paraId="1F59D5A7" w14:textId="77777777" w:rsidR="00727C08" w:rsidRDefault="00727C08" w:rsidP="000B732F">
                              <w:pPr>
                                <w:ind w:leftChars="-71" w:left="-142"/>
                                <w:jc w:val="center"/>
                                <w:rPr>
                                  <w:vertAlign w:val="subscript"/>
                                  <w:lang w:val="sv-SE" w:eastAsia="ja-JP"/>
                                </w:rPr>
                              </w:pPr>
                              <w:r>
                                <w:rPr>
                                  <w:lang w:val="sv-SE" w:eastAsia="ja-JP"/>
                                </w:rPr>
                                <w:t>NH</w:t>
                              </w:r>
                            </w:p>
                            <w:p w14:paraId="546630B9" w14:textId="77777777" w:rsidR="00727C08" w:rsidRPr="000B732F" w:rsidRDefault="00727C08" w:rsidP="000B732F">
                              <w:pPr>
                                <w:rPr>
                                  <w:lang w:val="sv-SE"/>
                                </w:rPr>
                              </w:pPr>
                            </w:p>
                            <w:p w14:paraId="6F6806DD" w14:textId="77777777" w:rsidR="00727C08" w:rsidRPr="000B732F" w:rsidRDefault="00727C08" w:rsidP="000B732F">
                              <w:pPr>
                                <w:rPr>
                                  <w:lang w:val="sv-SE"/>
                                </w:rPr>
                              </w:pPr>
                            </w:p>
                            <w:p w14:paraId="04DC4E71" w14:textId="77777777" w:rsidR="00727C08" w:rsidRPr="000B732F" w:rsidRDefault="00727C08" w:rsidP="000B732F">
                              <w:pPr>
                                <w:rPr>
                                  <w:lang w:val="sv-SE"/>
                                </w:rPr>
                              </w:pPr>
                            </w:p>
                            <w:p w14:paraId="12B9E5CC" w14:textId="77777777" w:rsidR="00727C08" w:rsidRPr="000B732F" w:rsidRDefault="00727C08" w:rsidP="000B732F">
                              <w:pPr>
                                <w:rPr>
                                  <w:lang w:val="sv-SE"/>
                                </w:rPr>
                              </w:pPr>
                            </w:p>
                            <w:p w14:paraId="00B1850D" w14:textId="77777777" w:rsidR="00727C08" w:rsidRPr="000B732F" w:rsidRDefault="00727C08" w:rsidP="000B732F">
                              <w:pPr>
                                <w:rPr>
                                  <w:lang w:val="sv-SE"/>
                                </w:rPr>
                              </w:pPr>
                            </w:p>
                            <w:p w14:paraId="3549F135" w14:textId="77777777" w:rsidR="00727C08" w:rsidRPr="000B732F" w:rsidRDefault="00727C08" w:rsidP="000B732F">
                              <w:pPr>
                                <w:rPr>
                                  <w:lang w:val="sv-SE"/>
                                </w:rPr>
                              </w:pPr>
                            </w:p>
                          </w:txbxContent>
                        </wps:txbx>
                        <wps:bodyPr rot="0" vert="horz" wrap="square" lIns="91440" tIns="45720" rIns="91440" bIns="45720" anchor="t" anchorCtr="0" upright="1">
                          <a:noAutofit/>
                        </wps:bodyPr>
                      </wps:wsp>
                      <wps:wsp>
                        <wps:cNvPr id="234" name="Freeform 238"/>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Text Box 239"/>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73B8B" w14:textId="77777777" w:rsidR="00727C08" w:rsidRDefault="00727C08" w:rsidP="000B732F">
                              <w:pPr>
                                <w:spacing w:after="0"/>
                                <w:rPr>
                                  <w:sz w:val="16"/>
                                  <w:szCs w:val="16"/>
                                  <w:lang w:val="da-DK"/>
                                </w:rPr>
                              </w:pPr>
                              <w:r>
                                <w:rPr>
                                  <w:rFonts w:ascii="Times New Roman" w:hAnsi="Times New Roman"/>
                                  <w:b/>
                                  <w:sz w:val="16"/>
                                  <w:szCs w:val="16"/>
                                  <w:lang w:val="da-DK" w:eastAsia="en-US"/>
                                </w:rPr>
                                <w:t>RRC-enc-alg, Alg-ID</w:t>
                              </w:r>
                            </w:p>
                            <w:p w14:paraId="40743F2A" w14:textId="77777777" w:rsidR="00727C08" w:rsidRDefault="00727C08" w:rsidP="000B732F">
                              <w:pPr>
                                <w:rPr>
                                  <w:sz w:val="16"/>
                                  <w:szCs w:val="16"/>
                                  <w:lang w:val="da-DK"/>
                                </w:rPr>
                              </w:pPr>
                            </w:p>
                            <w:p w14:paraId="46A813A3" w14:textId="77777777" w:rsidR="00727C08" w:rsidRDefault="00727C08" w:rsidP="000B732F">
                              <w:pPr>
                                <w:rPr>
                                  <w:lang w:val="nb-NO"/>
                                </w:rPr>
                              </w:pPr>
                            </w:p>
                            <w:p w14:paraId="390624D7" w14:textId="77777777" w:rsidR="00727C08" w:rsidRDefault="00727C08" w:rsidP="000B732F">
                              <w:pPr>
                                <w:rPr>
                                  <w:lang w:val="nb-NO"/>
                                </w:rPr>
                              </w:pPr>
                            </w:p>
                            <w:p w14:paraId="3BC010AA" w14:textId="77777777" w:rsidR="00727C08" w:rsidRDefault="00727C08" w:rsidP="000B732F">
                              <w:pPr>
                                <w:rPr>
                                  <w:lang w:val="nb-NO"/>
                                </w:rPr>
                              </w:pPr>
                            </w:p>
                          </w:txbxContent>
                        </wps:txbx>
                        <wps:bodyPr rot="0" vert="horz" wrap="square" lIns="91440" tIns="45720" rIns="91440" bIns="45720" anchor="t" anchorCtr="0" upright="1">
                          <a:noAutofit/>
                        </wps:bodyPr>
                      </wps:wsp>
                      <wps:wsp>
                        <wps:cNvPr id="236" name="Line 240"/>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7" name="Line 241"/>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8" name="Freeform 242"/>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Text Box 243"/>
                        <wps:cNvSpPr txBox="1">
                          <a:spLocks noChangeArrowheads="1"/>
                        </wps:cNvSpPr>
                        <wps:spPr bwMode="auto">
                          <a:xfrm>
                            <a:off x="3641725" y="116205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C2B50" w14:textId="77777777" w:rsidR="00727C08" w:rsidRDefault="00727C08" w:rsidP="000B732F">
                              <w:pPr>
                                <w:rPr>
                                  <w:sz w:val="16"/>
                                  <w:szCs w:val="16"/>
                                  <w:lang w:val="sv-SE"/>
                                </w:rPr>
                              </w:pPr>
                              <w:r>
                                <w:rPr>
                                  <w:rFonts w:ascii="Times New Roman" w:hAnsi="Times New Roman"/>
                                  <w:b/>
                                  <w:sz w:val="16"/>
                                  <w:szCs w:val="16"/>
                                  <w:lang w:val="sv-SE" w:eastAsia="en-US"/>
                                </w:rPr>
                                <w:t>256</w:t>
                              </w:r>
                            </w:p>
                            <w:p w14:paraId="4F2688EF" w14:textId="77777777" w:rsidR="00727C08" w:rsidRDefault="00727C08" w:rsidP="000B732F"/>
                            <w:p w14:paraId="14600FBE" w14:textId="77777777" w:rsidR="00727C08" w:rsidRDefault="00727C08" w:rsidP="000B732F"/>
                            <w:p w14:paraId="4448BA79" w14:textId="77777777" w:rsidR="00727C08" w:rsidRDefault="00727C08" w:rsidP="000B732F"/>
                          </w:txbxContent>
                        </wps:txbx>
                        <wps:bodyPr rot="0" vert="horz" wrap="square" lIns="91440" tIns="45720" rIns="91440" bIns="45720" anchor="t" anchorCtr="0" upright="1">
                          <a:noAutofit/>
                        </wps:bodyPr>
                      </wps:wsp>
                      <wps:wsp>
                        <wps:cNvPr id="240" name="Line 244"/>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1" name="Text Box 245"/>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6949E" w14:textId="77777777" w:rsidR="00727C08" w:rsidRDefault="00727C08" w:rsidP="000B732F">
                              <w:pPr>
                                <w:rPr>
                                  <w:sz w:val="16"/>
                                  <w:szCs w:val="16"/>
                                  <w:lang w:val="sv-SE"/>
                                </w:rPr>
                              </w:pPr>
                              <w:r>
                                <w:rPr>
                                  <w:rFonts w:ascii="Times New Roman" w:hAnsi="Times New Roman"/>
                                  <w:b/>
                                  <w:sz w:val="16"/>
                                  <w:szCs w:val="16"/>
                                  <w:lang w:val="sv-SE" w:eastAsia="en-US"/>
                                </w:rPr>
                                <w:t>256</w:t>
                              </w:r>
                            </w:p>
                            <w:p w14:paraId="24203104" w14:textId="77777777" w:rsidR="00727C08" w:rsidRDefault="00727C08" w:rsidP="000B732F"/>
                            <w:p w14:paraId="0205221A" w14:textId="77777777" w:rsidR="00727C08" w:rsidRDefault="00727C08" w:rsidP="000B732F"/>
                            <w:p w14:paraId="19F9E30A" w14:textId="77777777" w:rsidR="00727C08" w:rsidRDefault="00727C08" w:rsidP="000B732F"/>
                          </w:txbxContent>
                        </wps:txbx>
                        <wps:bodyPr rot="0" vert="horz" wrap="square" lIns="91440" tIns="45720" rIns="91440" bIns="45720" anchor="t" anchorCtr="0" upright="1">
                          <a:noAutofit/>
                        </wps:bodyPr>
                      </wps:wsp>
                      <wps:wsp>
                        <wps:cNvPr id="242" name="Freeform 246"/>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Text Box 247"/>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7B4D4" w14:textId="77777777" w:rsidR="00727C08" w:rsidRDefault="00727C08" w:rsidP="000B732F">
                              <w:pPr>
                                <w:spacing w:after="0"/>
                                <w:rPr>
                                  <w:sz w:val="16"/>
                                  <w:szCs w:val="16"/>
                                  <w:lang w:eastAsia="ja-JP"/>
                                </w:rPr>
                              </w:pPr>
                              <w:r>
                                <w:rPr>
                                  <w:rFonts w:ascii="Times New Roman" w:hAnsi="Times New Roman"/>
                                  <w:b/>
                                  <w:sz w:val="16"/>
                                  <w:szCs w:val="16"/>
                                  <w:lang w:eastAsia="en-US"/>
                                </w:rPr>
                                <w:t>Physical cell ID</w:t>
                              </w:r>
                              <w:r>
                                <w:rPr>
                                  <w:sz w:val="16"/>
                                  <w:szCs w:val="16"/>
                                  <w:lang w:eastAsia="ja-JP"/>
                                </w:rPr>
                                <w:t>, EARFCN-DL</w:t>
                              </w:r>
                            </w:p>
                            <w:p w14:paraId="4B30EA5A" w14:textId="77777777" w:rsidR="00727C08" w:rsidRDefault="00727C08" w:rsidP="000B732F">
                              <w:pPr>
                                <w:rPr>
                                  <w:sz w:val="16"/>
                                  <w:szCs w:val="16"/>
                                </w:rPr>
                              </w:pPr>
                            </w:p>
                            <w:p w14:paraId="2E9B6785" w14:textId="77777777" w:rsidR="00727C08" w:rsidRDefault="00727C08" w:rsidP="000B732F"/>
                            <w:p w14:paraId="1ADF3794" w14:textId="77777777" w:rsidR="00727C08" w:rsidRDefault="00727C08" w:rsidP="000B732F"/>
                            <w:p w14:paraId="0063EF94" w14:textId="77777777" w:rsidR="00727C08" w:rsidRDefault="00727C08" w:rsidP="000B732F"/>
                          </w:txbxContent>
                        </wps:txbx>
                        <wps:bodyPr rot="0" vert="horz" wrap="square" lIns="91440" tIns="45720" rIns="91440" bIns="45720" anchor="t" anchorCtr="0" upright="1">
                          <a:noAutofit/>
                        </wps:bodyPr>
                      </wps:wsp>
                      <wps:wsp>
                        <wps:cNvPr id="244" name="Line 248"/>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Text Box 249"/>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AA6D5" w14:textId="77777777" w:rsidR="00727C08" w:rsidRDefault="00727C08" w:rsidP="000B732F">
                              <w:pPr>
                                <w:rPr>
                                  <w:sz w:val="16"/>
                                  <w:szCs w:val="16"/>
                                  <w:lang w:val="sv-SE" w:eastAsia="ja-JP"/>
                                </w:rPr>
                              </w:pPr>
                              <w:r>
                                <w:rPr>
                                  <w:rFonts w:ascii="Times New Roman" w:hAnsi="Times New Roman"/>
                                  <w:b/>
                                  <w:sz w:val="16"/>
                                  <w:szCs w:val="16"/>
                                  <w:lang w:val="sv-SE" w:eastAsia="en-US"/>
                                </w:rPr>
                                <w:t>256</w:t>
                              </w:r>
                            </w:p>
                            <w:p w14:paraId="090EF75A" w14:textId="77777777" w:rsidR="00727C08" w:rsidRDefault="00727C08" w:rsidP="000B732F"/>
                            <w:p w14:paraId="1E33DB7F" w14:textId="77777777" w:rsidR="00727C08" w:rsidRDefault="00727C08" w:rsidP="000B732F"/>
                            <w:p w14:paraId="46784BB8" w14:textId="77777777" w:rsidR="00727C08" w:rsidRDefault="00727C08" w:rsidP="000B732F"/>
                          </w:txbxContent>
                        </wps:txbx>
                        <wps:bodyPr rot="0" vert="horz" wrap="square" lIns="91440" tIns="45720" rIns="91440" bIns="45720" anchor="t" anchorCtr="0" upright="1">
                          <a:noAutofit/>
                        </wps:bodyPr>
                      </wps:wsp>
                      <wps:wsp>
                        <wps:cNvPr id="246" name="Line 250"/>
                        <wps:cNvCnPr>
                          <a:cxnSpLocks noChangeShapeType="1"/>
                        </wps:cNvCnPr>
                        <wps:spPr bwMode="auto">
                          <a:xfrm>
                            <a:off x="3785870" y="245110"/>
                            <a:ext cx="6273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Text Box 251"/>
                        <wps:cNvSpPr txBox="1">
                          <a:spLocks noChangeArrowheads="1"/>
                        </wps:cNvSpPr>
                        <wps:spPr bwMode="auto">
                          <a:xfrm>
                            <a:off x="4409440" y="128905"/>
                            <a:ext cx="474980" cy="237490"/>
                          </a:xfrm>
                          <a:prstGeom prst="rect">
                            <a:avLst/>
                          </a:prstGeom>
                          <a:solidFill>
                            <a:srgbClr val="C0C0C0"/>
                          </a:solidFill>
                          <a:ln w="9525">
                            <a:solidFill>
                              <a:srgbClr val="000000"/>
                            </a:solidFill>
                            <a:miter lim="800000"/>
                            <a:headEnd/>
                            <a:tailEnd/>
                          </a:ln>
                        </wps:spPr>
                        <wps:txbx>
                          <w:txbxContent>
                            <w:p w14:paraId="0FFDA0D2" w14:textId="77777777" w:rsidR="00727C08" w:rsidRDefault="00727C08" w:rsidP="000B732F">
                              <w:pPr>
                                <w:rPr>
                                  <w:vertAlign w:val="subscript"/>
                                  <w:lang w:val="sv-SE"/>
                                </w:rPr>
                              </w:pPr>
                              <w:proofErr w:type="spellStart"/>
                              <w:r>
                                <w:rPr>
                                  <w:rFonts w:ascii="Times New Roman" w:hAnsi="Times New Roman"/>
                                  <w:b/>
                                  <w:lang w:val="sv-SE" w:eastAsia="en-US"/>
                                </w:rPr>
                                <w:t>K</w:t>
                              </w:r>
                              <w:r>
                                <w:rPr>
                                  <w:vertAlign w:val="subscript"/>
                                  <w:lang w:val="sv-SE"/>
                                </w:rPr>
                                <w:t>eNB</w:t>
                              </w:r>
                              <w:proofErr w:type="spellEnd"/>
                            </w:p>
                            <w:p w14:paraId="100F5D00" w14:textId="77777777" w:rsidR="00727C08" w:rsidRDefault="00727C08" w:rsidP="000B732F"/>
                            <w:p w14:paraId="386F9221" w14:textId="77777777" w:rsidR="00727C08" w:rsidRDefault="00727C08" w:rsidP="000B732F"/>
                            <w:p w14:paraId="2B45E09E" w14:textId="77777777" w:rsidR="00727C08" w:rsidRDefault="00727C08" w:rsidP="000B732F"/>
                          </w:txbxContent>
                        </wps:txbx>
                        <wps:bodyPr rot="0" vert="horz" wrap="square" lIns="91440" tIns="45720" rIns="91440" bIns="45720" anchor="t" anchorCtr="0" upright="1">
                          <a:noAutofit/>
                        </wps:bodyPr>
                      </wps:wsp>
                      <wps:wsp>
                        <wps:cNvPr id="248" name="Text Box 252"/>
                        <wps:cNvSpPr txBox="1">
                          <a:spLocks noChangeArrowheads="1"/>
                        </wps:cNvSpPr>
                        <wps:spPr bwMode="auto">
                          <a:xfrm>
                            <a:off x="5400675" y="938530"/>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6E511" w14:textId="77777777" w:rsidR="00727C08" w:rsidRDefault="00727C08" w:rsidP="000B732F">
                              <w:pPr>
                                <w:rPr>
                                  <w:rFonts w:cs="Arial"/>
                                  <w:sz w:val="24"/>
                                  <w:szCs w:val="24"/>
                                  <w:lang w:val="sv-SE"/>
                                </w:rPr>
                              </w:pPr>
                              <w:proofErr w:type="spellStart"/>
                              <w:r>
                                <w:rPr>
                                  <w:b/>
                                  <w:sz w:val="24"/>
                                  <w:szCs w:val="24"/>
                                  <w:lang w:val="sv-SE" w:eastAsia="en-US"/>
                                </w:rPr>
                                <w:t>eNB</w:t>
                              </w:r>
                              <w:proofErr w:type="spellEnd"/>
                            </w:p>
                            <w:p w14:paraId="134E8496" w14:textId="77777777" w:rsidR="00727C08" w:rsidRDefault="00727C08" w:rsidP="000B732F"/>
                            <w:p w14:paraId="464125F0" w14:textId="77777777" w:rsidR="00727C08" w:rsidRDefault="00727C08" w:rsidP="000B732F"/>
                            <w:p w14:paraId="4C5951E9" w14:textId="77777777" w:rsidR="00727C08" w:rsidRDefault="00727C08" w:rsidP="000B732F"/>
                          </w:txbxContent>
                        </wps:txbx>
                        <wps:bodyPr rot="0" vert="horz" wrap="square" lIns="91440" tIns="45720" rIns="91440" bIns="45720" anchor="t" anchorCtr="0" upright="1">
                          <a:noAutofit/>
                        </wps:bodyPr>
                      </wps:wsp>
                      <wps:wsp>
                        <wps:cNvPr id="249" name="Text Box 253"/>
                        <wps:cNvSpPr txBox="1">
                          <a:spLocks noChangeArrowheads="1"/>
                        </wps:cNvSpPr>
                        <wps:spPr bwMode="auto">
                          <a:xfrm>
                            <a:off x="5407025" y="469265"/>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83CCD" w14:textId="77777777" w:rsidR="00727C08" w:rsidRDefault="00727C08" w:rsidP="000B732F">
                              <w:pPr>
                                <w:rPr>
                                  <w:rFonts w:cs="Arial"/>
                                  <w:sz w:val="24"/>
                                  <w:szCs w:val="24"/>
                                  <w:lang w:val="sv-SE"/>
                                </w:rPr>
                              </w:pPr>
                              <w:proofErr w:type="spellStart"/>
                              <w:r>
                                <w:rPr>
                                  <w:b/>
                                  <w:sz w:val="24"/>
                                  <w:szCs w:val="24"/>
                                  <w:lang w:val="sv-SE" w:eastAsia="en-US"/>
                                </w:rPr>
                                <w:t>eNB</w:t>
                              </w:r>
                              <w:proofErr w:type="spellEnd"/>
                            </w:p>
                            <w:p w14:paraId="66314030" w14:textId="77777777" w:rsidR="00727C08" w:rsidRDefault="00727C08" w:rsidP="000B732F"/>
                            <w:p w14:paraId="0A7868BA" w14:textId="77777777" w:rsidR="00727C08" w:rsidRDefault="00727C08" w:rsidP="000B732F"/>
                            <w:p w14:paraId="485661A4" w14:textId="77777777" w:rsidR="00727C08" w:rsidRDefault="00727C08" w:rsidP="000B732F"/>
                          </w:txbxContent>
                        </wps:txbx>
                        <wps:bodyPr rot="0" vert="horz" wrap="square" lIns="91440" tIns="45720" rIns="91440" bIns="45720" anchor="t" anchorCtr="0" upright="1">
                          <a:noAutofit/>
                        </wps:bodyPr>
                      </wps:wsp>
                      <wps:wsp>
                        <wps:cNvPr id="250" name="Text Box 254"/>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34ECA1A7" w14:textId="77777777" w:rsidR="00727C08" w:rsidRDefault="00727C08" w:rsidP="000B732F">
                              <w:pPr>
                                <w:rPr>
                                  <w:lang w:val="sv-SE"/>
                                </w:rPr>
                              </w:pPr>
                              <w:proofErr w:type="spellStart"/>
                              <w:r>
                                <w:rPr>
                                  <w:rFonts w:ascii="Times New Roman" w:hAnsi="Times New Roman"/>
                                  <w:b/>
                                  <w:lang w:val="sv-SE" w:eastAsia="en-US"/>
                                </w:rPr>
                                <w:t>K</w:t>
                              </w:r>
                              <w:r>
                                <w:rPr>
                                  <w:vertAlign w:val="subscript"/>
                                  <w:lang w:val="sv-SE"/>
                                </w:rPr>
                                <w:t>eNB</w:t>
                              </w:r>
                              <w:proofErr w:type="spellEnd"/>
                              <w:r>
                                <w:rPr>
                                  <w:lang w:val="sv-SE"/>
                                </w:rPr>
                                <w:t>*</w:t>
                              </w:r>
                            </w:p>
                            <w:p w14:paraId="75024BAC" w14:textId="77777777" w:rsidR="00727C08" w:rsidRDefault="00727C08" w:rsidP="000B732F"/>
                            <w:p w14:paraId="741DF4AD" w14:textId="77777777" w:rsidR="00727C08" w:rsidRDefault="00727C08" w:rsidP="000B732F"/>
                            <w:p w14:paraId="3C407FF8" w14:textId="77777777" w:rsidR="00727C08" w:rsidRDefault="00727C08" w:rsidP="000B732F"/>
                          </w:txbxContent>
                        </wps:txbx>
                        <wps:bodyPr rot="0" vert="horz" wrap="square" lIns="91440" tIns="45720" rIns="91440" bIns="45720" anchor="t" anchorCtr="0" upright="1">
                          <a:noAutofit/>
                        </wps:bodyPr>
                      </wps:wsp>
                      <wps:wsp>
                        <wps:cNvPr id="251" name="AutoShape 255"/>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2" name="Text Box 256"/>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A0EF5" w14:textId="77777777" w:rsidR="00727C08" w:rsidRDefault="00727C08" w:rsidP="000B732F">
                              <w:pPr>
                                <w:rPr>
                                  <w:lang w:val="sv-SE"/>
                                </w:rPr>
                              </w:pPr>
                              <w:r>
                                <w:rPr>
                                  <w:rFonts w:ascii="Times New Roman" w:hAnsi="Times New Roman"/>
                                  <w:b/>
                                  <w:lang w:val="sv-SE" w:eastAsia="en-US"/>
                                </w:rPr>
                                <w:t>KDF</w:t>
                              </w:r>
                            </w:p>
                            <w:p w14:paraId="129C99E2" w14:textId="77777777" w:rsidR="00727C08" w:rsidRDefault="00727C08" w:rsidP="000B732F"/>
                            <w:p w14:paraId="1CC83484" w14:textId="77777777" w:rsidR="00727C08" w:rsidRDefault="00727C08" w:rsidP="000B732F"/>
                            <w:p w14:paraId="47937562" w14:textId="77777777" w:rsidR="00727C08" w:rsidRDefault="00727C08" w:rsidP="000B732F"/>
                          </w:txbxContent>
                        </wps:txbx>
                        <wps:bodyPr rot="0" vert="horz" wrap="square" lIns="91440" tIns="45720" rIns="91440" bIns="45720" anchor="t" anchorCtr="0" upright="1">
                          <a:noAutofit/>
                        </wps:bodyPr>
                      </wps:wsp>
                      <wps:wsp>
                        <wps:cNvPr id="253" name="Text Box 257"/>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7F0B0ABD"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RRCenc</w:t>
                              </w:r>
                              <w:proofErr w:type="spellEnd"/>
                            </w:p>
                            <w:p w14:paraId="65A7E234" w14:textId="77777777" w:rsidR="00727C08" w:rsidRDefault="00727C08" w:rsidP="000B732F"/>
                            <w:p w14:paraId="749DD44E" w14:textId="77777777" w:rsidR="00727C08" w:rsidRDefault="00727C08" w:rsidP="000B732F"/>
                            <w:p w14:paraId="65E6B85C" w14:textId="77777777" w:rsidR="00727C08" w:rsidRDefault="00727C08" w:rsidP="000B732F"/>
                          </w:txbxContent>
                        </wps:txbx>
                        <wps:bodyPr rot="0" vert="horz" wrap="square" lIns="91440" tIns="45720" rIns="91440" bIns="45720" anchor="t" anchorCtr="0" upright="1">
                          <a:noAutofit/>
                        </wps:bodyPr>
                      </wps:wsp>
                      <wps:wsp>
                        <wps:cNvPr id="254" name="Text Box 258"/>
                        <wps:cNvSpPr txBox="1">
                          <a:spLocks noChangeArrowheads="1"/>
                        </wps:cNvSpPr>
                        <wps:spPr bwMode="auto">
                          <a:xfrm>
                            <a:off x="5143500" y="4229100"/>
                            <a:ext cx="593725" cy="237490"/>
                          </a:xfrm>
                          <a:prstGeom prst="rect">
                            <a:avLst/>
                          </a:prstGeom>
                          <a:solidFill>
                            <a:srgbClr val="C0C0C0"/>
                          </a:solidFill>
                          <a:ln w="9525">
                            <a:solidFill>
                              <a:srgbClr val="000000"/>
                            </a:solidFill>
                            <a:miter lim="800000"/>
                            <a:headEnd/>
                            <a:tailEnd/>
                          </a:ln>
                        </wps:spPr>
                        <wps:txbx>
                          <w:txbxContent>
                            <w:p w14:paraId="5F3B7D5B"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RRCenc</w:t>
                              </w:r>
                              <w:proofErr w:type="spellEnd"/>
                            </w:p>
                            <w:p w14:paraId="08450765" w14:textId="77777777" w:rsidR="00727C08" w:rsidRDefault="00727C08" w:rsidP="000B732F"/>
                            <w:p w14:paraId="5B39606B" w14:textId="77777777" w:rsidR="00727C08" w:rsidRDefault="00727C08" w:rsidP="000B732F"/>
                            <w:p w14:paraId="4334C196" w14:textId="77777777" w:rsidR="00727C08" w:rsidRDefault="00727C08" w:rsidP="000B732F"/>
                          </w:txbxContent>
                        </wps:txbx>
                        <wps:bodyPr rot="0" vert="horz" wrap="square" lIns="91440" tIns="45720" rIns="91440" bIns="45720" anchor="t" anchorCtr="0" upright="1">
                          <a:noAutofit/>
                        </wps:bodyPr>
                      </wps:wsp>
                      <wps:wsp>
                        <wps:cNvPr id="255" name="AutoShape 259"/>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59F373BA" w14:textId="77777777" w:rsidR="00727C08" w:rsidRDefault="00727C08" w:rsidP="000B732F">
                              <w:pPr>
                                <w:rPr>
                                  <w:sz w:val="24"/>
                                  <w:szCs w:val="24"/>
                                </w:rPr>
                              </w:pPr>
                            </w:p>
                            <w:p w14:paraId="6BAB9769" w14:textId="77777777" w:rsidR="00727C08" w:rsidRDefault="00727C08" w:rsidP="000B732F"/>
                            <w:p w14:paraId="30DC861D" w14:textId="77777777" w:rsidR="00727C08" w:rsidRDefault="00727C08" w:rsidP="000B732F"/>
                            <w:p w14:paraId="1711E0D4" w14:textId="77777777" w:rsidR="00727C08" w:rsidRDefault="00727C08" w:rsidP="000B732F"/>
                          </w:txbxContent>
                        </wps:txbx>
                        <wps:bodyPr rot="0" vert="horz" wrap="square" lIns="91440" tIns="45720" rIns="91440" bIns="45720" anchor="t" anchorCtr="0" upright="1">
                          <a:noAutofit/>
                        </wps:bodyPr>
                      </wps:wsp>
                      <wps:wsp>
                        <wps:cNvPr id="256" name="Line 260"/>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261"/>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AD3C6" w14:textId="77777777" w:rsidR="00727C08" w:rsidRDefault="00727C08" w:rsidP="000B732F">
                              <w:pPr>
                                <w:rPr>
                                  <w:sz w:val="16"/>
                                  <w:szCs w:val="16"/>
                                  <w:lang w:val="sv-SE"/>
                                </w:rPr>
                              </w:pPr>
                              <w:r>
                                <w:rPr>
                                  <w:rFonts w:ascii="Times New Roman" w:hAnsi="Times New Roman"/>
                                  <w:b/>
                                  <w:sz w:val="16"/>
                                  <w:szCs w:val="16"/>
                                  <w:lang w:val="sv-SE" w:eastAsia="en-US"/>
                                </w:rPr>
                                <w:t>256</w:t>
                              </w:r>
                            </w:p>
                            <w:p w14:paraId="02CB1399" w14:textId="77777777" w:rsidR="00727C08" w:rsidRDefault="00727C08" w:rsidP="000B732F"/>
                            <w:p w14:paraId="43BB7EB1" w14:textId="77777777" w:rsidR="00727C08" w:rsidRDefault="00727C08" w:rsidP="000B732F"/>
                            <w:p w14:paraId="0AF8294B" w14:textId="77777777" w:rsidR="00727C08" w:rsidRDefault="00727C08" w:rsidP="000B732F"/>
                          </w:txbxContent>
                        </wps:txbx>
                        <wps:bodyPr rot="0" vert="horz" wrap="square" lIns="91440" tIns="45720" rIns="91440" bIns="45720" anchor="t" anchorCtr="0" upright="1">
                          <a:noAutofit/>
                        </wps:bodyPr>
                      </wps:wsp>
                      <wps:wsp>
                        <wps:cNvPr id="258" name="Text Box 262"/>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4D652" w14:textId="77777777" w:rsidR="00727C08" w:rsidRDefault="00727C08" w:rsidP="000B732F">
                              <w:pPr>
                                <w:rPr>
                                  <w:sz w:val="16"/>
                                  <w:szCs w:val="16"/>
                                  <w:lang w:val="sv-SE"/>
                                </w:rPr>
                              </w:pPr>
                              <w:r>
                                <w:rPr>
                                  <w:rFonts w:ascii="Times New Roman" w:hAnsi="Times New Roman"/>
                                  <w:b/>
                                  <w:sz w:val="16"/>
                                  <w:szCs w:val="16"/>
                                  <w:lang w:val="sv-SE" w:eastAsia="en-US"/>
                                </w:rPr>
                                <w:t>256</w:t>
                              </w:r>
                            </w:p>
                            <w:p w14:paraId="6AAEEAD8" w14:textId="77777777" w:rsidR="00727C08" w:rsidRDefault="00727C08" w:rsidP="000B732F"/>
                            <w:p w14:paraId="53743F67" w14:textId="77777777" w:rsidR="00727C08" w:rsidRDefault="00727C08" w:rsidP="000B732F"/>
                            <w:p w14:paraId="2DB13194" w14:textId="77777777" w:rsidR="00727C08" w:rsidRDefault="00727C08" w:rsidP="000B732F"/>
                          </w:txbxContent>
                        </wps:txbx>
                        <wps:bodyPr rot="0" vert="horz" wrap="square" lIns="91440" tIns="45720" rIns="91440" bIns="45720" anchor="t" anchorCtr="0" upright="1">
                          <a:noAutofit/>
                        </wps:bodyPr>
                      </wps:wsp>
                      <wps:wsp>
                        <wps:cNvPr id="259" name="Line 263"/>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Line 264"/>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265"/>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7C878" w14:textId="77777777" w:rsidR="00727C08" w:rsidRDefault="00727C08" w:rsidP="000B732F">
                              <w:pPr>
                                <w:rPr>
                                  <w:sz w:val="16"/>
                                  <w:szCs w:val="16"/>
                                  <w:lang w:val="sv-SE"/>
                                </w:rPr>
                              </w:pPr>
                              <w:r>
                                <w:rPr>
                                  <w:rFonts w:ascii="Times New Roman" w:hAnsi="Times New Roman"/>
                                  <w:b/>
                                  <w:sz w:val="16"/>
                                  <w:szCs w:val="16"/>
                                  <w:lang w:val="sv-SE" w:eastAsia="en-US"/>
                                </w:rPr>
                                <w:t>128</w:t>
                              </w:r>
                            </w:p>
                            <w:p w14:paraId="686264EE" w14:textId="77777777" w:rsidR="00727C08" w:rsidRDefault="00727C08" w:rsidP="000B732F"/>
                            <w:p w14:paraId="21C6E74A" w14:textId="77777777" w:rsidR="00727C08" w:rsidRDefault="00727C08" w:rsidP="000B732F"/>
                            <w:p w14:paraId="66A3D0C8" w14:textId="77777777" w:rsidR="00727C08" w:rsidRDefault="00727C08" w:rsidP="000B732F"/>
                          </w:txbxContent>
                        </wps:txbx>
                        <wps:bodyPr rot="0" vert="horz" wrap="square" lIns="91440" tIns="45720" rIns="91440" bIns="45720" anchor="t" anchorCtr="0" upright="1">
                          <a:noAutofit/>
                        </wps:bodyPr>
                      </wps:wsp>
                      <wps:wsp>
                        <wps:cNvPr id="262" name="Text Box 266"/>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D6CC3"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0D924218" w14:textId="77777777" w:rsidR="00727C08" w:rsidRDefault="00727C08" w:rsidP="000B732F"/>
                            <w:p w14:paraId="3EFE509C" w14:textId="77777777" w:rsidR="00727C08" w:rsidRDefault="00727C08" w:rsidP="000B732F"/>
                            <w:p w14:paraId="3D674BDC" w14:textId="77777777" w:rsidR="00727C08" w:rsidRDefault="00727C08" w:rsidP="000B732F"/>
                          </w:txbxContent>
                        </wps:txbx>
                        <wps:bodyPr rot="0" vert="horz" wrap="square" lIns="91440" tIns="45720" rIns="91440" bIns="45720" anchor="t" anchorCtr="0" upright="1">
                          <a:noAutofit/>
                        </wps:bodyPr>
                      </wps:wsp>
                      <wps:wsp>
                        <wps:cNvPr id="263" name="AutoShape 267"/>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4" name="Text Box 268"/>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612EF" w14:textId="77777777" w:rsidR="00727C08" w:rsidRDefault="00727C08" w:rsidP="000B732F">
                              <w:pPr>
                                <w:rPr>
                                  <w:lang w:val="sv-SE"/>
                                </w:rPr>
                              </w:pPr>
                              <w:r>
                                <w:rPr>
                                  <w:rFonts w:ascii="Times New Roman" w:hAnsi="Times New Roman"/>
                                  <w:b/>
                                  <w:lang w:val="sv-SE" w:eastAsia="en-US"/>
                                </w:rPr>
                                <w:t>KDF</w:t>
                              </w:r>
                            </w:p>
                            <w:p w14:paraId="35A136C3" w14:textId="77777777" w:rsidR="00727C08" w:rsidRDefault="00727C08" w:rsidP="000B732F"/>
                            <w:p w14:paraId="04BEABD0" w14:textId="77777777" w:rsidR="00727C08" w:rsidRDefault="00727C08" w:rsidP="000B732F"/>
                            <w:p w14:paraId="21D1FD4B" w14:textId="77777777" w:rsidR="00727C08" w:rsidRDefault="00727C08" w:rsidP="000B732F"/>
                          </w:txbxContent>
                        </wps:txbx>
                        <wps:bodyPr rot="0" vert="vert270" wrap="square" lIns="91440" tIns="45720" rIns="91440" bIns="45720" anchor="t" anchorCtr="0" upright="1">
                          <a:noAutofit/>
                        </wps:bodyPr>
                      </wps:wsp>
                      <wps:wsp>
                        <wps:cNvPr id="265" name="Line 269"/>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6" name="Line 270"/>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7" name="Line 271"/>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8" name="Line 272"/>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9" name="Line 273"/>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Line 274"/>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Text Box 275"/>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0FEED89A" w14:textId="77777777" w:rsidR="00727C08" w:rsidRDefault="00727C08" w:rsidP="000B732F">
                              <w:pPr>
                                <w:ind w:leftChars="-71" w:left="-142"/>
                                <w:jc w:val="right"/>
                                <w:rPr>
                                  <w:vertAlign w:val="subscript"/>
                                  <w:lang w:val="sv-SE" w:eastAsia="ja-JP"/>
                                </w:rPr>
                              </w:pPr>
                              <w:r>
                                <w:rPr>
                                  <w:rFonts w:ascii="Times New Roman" w:hAnsi="Times New Roman"/>
                                  <w:b/>
                                  <w:lang w:val="sv-SE" w:eastAsia="ja-JP"/>
                                </w:rPr>
                                <w:t>NH</w:t>
                              </w:r>
                            </w:p>
                            <w:p w14:paraId="58F841D1" w14:textId="77777777" w:rsidR="00727C08" w:rsidRPr="000B732F" w:rsidRDefault="00727C08" w:rsidP="000B732F">
                              <w:pPr>
                                <w:rPr>
                                  <w:lang w:val="sv-SE"/>
                                </w:rPr>
                              </w:pPr>
                            </w:p>
                            <w:p w14:paraId="4701DFC5"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DF2512C" w14:textId="77777777" w:rsidR="00727C08" w:rsidRDefault="00727C08" w:rsidP="000B732F">
                              <w:pPr>
                                <w:rPr>
                                  <w:sz w:val="16"/>
                                  <w:szCs w:val="16"/>
                                  <w:lang w:val="sv-SE"/>
                                </w:rPr>
                              </w:pPr>
                            </w:p>
                            <w:p w14:paraId="4420DF33" w14:textId="77777777" w:rsidR="00727C08" w:rsidRPr="000B732F" w:rsidRDefault="00727C08" w:rsidP="000B732F">
                              <w:pPr>
                                <w:rPr>
                                  <w:lang w:val="sv-SE"/>
                                </w:rPr>
                              </w:pPr>
                            </w:p>
                            <w:p w14:paraId="3C1F75AE" w14:textId="77777777" w:rsidR="00727C08" w:rsidRPr="000B732F" w:rsidRDefault="00727C08" w:rsidP="000B732F">
                              <w:pPr>
                                <w:rPr>
                                  <w:lang w:val="sv-SE"/>
                                </w:rPr>
                              </w:pPr>
                            </w:p>
                            <w:p w14:paraId="1DF258FF" w14:textId="77777777" w:rsidR="00727C08" w:rsidRPr="000B732F" w:rsidRDefault="00727C08" w:rsidP="000B732F">
                              <w:pPr>
                                <w:rPr>
                                  <w:lang w:val="sv-SE"/>
                                </w:rPr>
                              </w:pPr>
                            </w:p>
                            <w:p w14:paraId="754CFEBB"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5D552CE" w14:textId="77777777" w:rsidR="00727C08" w:rsidRDefault="00727C08" w:rsidP="000B732F">
                              <w:pPr>
                                <w:rPr>
                                  <w:sz w:val="16"/>
                                  <w:szCs w:val="16"/>
                                  <w:lang w:val="sv-SE"/>
                                </w:rPr>
                              </w:pPr>
                            </w:p>
                            <w:p w14:paraId="03D680E1" w14:textId="77777777" w:rsidR="00727C08" w:rsidRPr="000B732F" w:rsidRDefault="00727C08" w:rsidP="000B732F">
                              <w:pPr>
                                <w:rPr>
                                  <w:lang w:val="sv-SE"/>
                                </w:rPr>
                              </w:pPr>
                            </w:p>
                          </w:txbxContent>
                        </wps:txbx>
                        <wps:bodyPr rot="0" vert="horz" wrap="square" lIns="91440" tIns="45720" rIns="91440" bIns="45720" anchor="t" anchorCtr="0" upright="1">
                          <a:noAutofit/>
                        </wps:bodyPr>
                      </wps:wsp>
                      <wps:wsp>
                        <wps:cNvPr id="272" name="Line 276"/>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3" name="Line 277"/>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4" name="Text Box 278"/>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AFB9F" w14:textId="77777777" w:rsidR="00727C08" w:rsidRDefault="00727C08" w:rsidP="000B732F">
                              <w:pPr>
                                <w:spacing w:after="0"/>
                                <w:rPr>
                                  <w:sz w:val="16"/>
                                  <w:szCs w:val="16"/>
                                  <w:lang w:val="sv-SE" w:eastAsia="ja-JP"/>
                                </w:rPr>
                              </w:pPr>
                              <w:r>
                                <w:rPr>
                                  <w:rFonts w:ascii="Times New Roman" w:hAnsi="Times New Roman"/>
                                  <w:b/>
                                  <w:sz w:val="16"/>
                                  <w:szCs w:val="16"/>
                                  <w:lang w:val="sv-SE" w:eastAsia="ja-JP"/>
                                </w:rPr>
                                <w:t>NH</w:t>
                              </w:r>
                            </w:p>
                            <w:p w14:paraId="4133F255" w14:textId="77777777" w:rsidR="00727C08" w:rsidRDefault="00727C08" w:rsidP="000B732F">
                              <w:pPr>
                                <w:rPr>
                                  <w:sz w:val="16"/>
                                  <w:szCs w:val="16"/>
                                  <w:lang w:val="sv-SE"/>
                                </w:rPr>
                              </w:pPr>
                            </w:p>
                            <w:p w14:paraId="00E46C1E" w14:textId="77777777" w:rsidR="00727C08" w:rsidRDefault="00727C08" w:rsidP="000B732F"/>
                            <w:p w14:paraId="56146814" w14:textId="77777777" w:rsidR="00727C08" w:rsidRDefault="00727C08" w:rsidP="000B732F"/>
                            <w:p w14:paraId="67E9B569" w14:textId="77777777" w:rsidR="00727C08" w:rsidRDefault="00727C08" w:rsidP="000B732F"/>
                          </w:txbxContent>
                        </wps:txbx>
                        <wps:bodyPr rot="0" vert="horz" wrap="square" lIns="91440" tIns="45720" rIns="91440" bIns="45720" anchor="t" anchorCtr="0" upright="1">
                          <a:noAutofit/>
                        </wps:bodyPr>
                      </wps:wsp>
                      <wps:wsp>
                        <wps:cNvPr id="275" name="Text Box 279"/>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162E7" w14:textId="77777777" w:rsidR="00727C08" w:rsidRDefault="00727C08" w:rsidP="000B732F">
                              <w:pPr>
                                <w:spacing w:after="0"/>
                                <w:rPr>
                                  <w:sz w:val="16"/>
                                  <w:szCs w:val="16"/>
                                  <w:lang w:val="sv-SE" w:eastAsia="ja-JP"/>
                                </w:rPr>
                              </w:pPr>
                              <w:proofErr w:type="spellStart"/>
                              <w:r>
                                <w:rPr>
                                  <w:rFonts w:ascii="Times New Roman" w:hAnsi="Times New Roman"/>
                                  <w:b/>
                                  <w:lang w:val="sv-SE" w:eastAsia="en-US"/>
                                </w:rPr>
                                <w:t>K</w:t>
                              </w:r>
                              <w:r>
                                <w:rPr>
                                  <w:vertAlign w:val="subscript"/>
                                  <w:lang w:val="sv-SE"/>
                                </w:rPr>
                                <w:t>eNB</w:t>
                              </w:r>
                              <w:proofErr w:type="spellEnd"/>
                            </w:p>
                            <w:p w14:paraId="609BDEA7" w14:textId="77777777" w:rsidR="00727C08" w:rsidRDefault="00727C08" w:rsidP="000B732F">
                              <w:pPr>
                                <w:rPr>
                                  <w:sz w:val="16"/>
                                  <w:szCs w:val="16"/>
                                  <w:lang w:val="sv-SE"/>
                                </w:rPr>
                              </w:pPr>
                            </w:p>
                            <w:p w14:paraId="56B9A959" w14:textId="77777777" w:rsidR="00727C08" w:rsidRDefault="00727C08" w:rsidP="000B732F"/>
                            <w:p w14:paraId="2BA29EC3" w14:textId="77777777" w:rsidR="00727C08" w:rsidRDefault="00727C08" w:rsidP="000B732F"/>
                            <w:p w14:paraId="18B17A1B" w14:textId="77777777" w:rsidR="00727C08" w:rsidRDefault="00727C08" w:rsidP="000B732F"/>
                          </w:txbxContent>
                        </wps:txbx>
                        <wps:bodyPr rot="0" vert="horz" wrap="square" lIns="91440" tIns="45720" rIns="91440" bIns="45720" anchor="t" anchorCtr="0" upright="1">
                          <a:noAutofit/>
                        </wps:bodyPr>
                      </wps:wsp>
                      <wps:wsp>
                        <wps:cNvPr id="276" name="Line 280"/>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277" name="Line 281"/>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Text Box 282"/>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61A6C" w14:textId="77777777" w:rsidR="00727C08" w:rsidRDefault="00727C08" w:rsidP="000B732F">
                              <w:pPr>
                                <w:rPr>
                                  <w:sz w:val="16"/>
                                  <w:szCs w:val="16"/>
                                  <w:lang w:val="sv-SE"/>
                                </w:rPr>
                              </w:pPr>
                              <w:r>
                                <w:rPr>
                                  <w:rFonts w:ascii="Times New Roman" w:hAnsi="Times New Roman"/>
                                  <w:b/>
                                  <w:sz w:val="16"/>
                                  <w:szCs w:val="16"/>
                                  <w:lang w:val="sv-SE" w:eastAsia="en-US"/>
                                </w:rPr>
                                <w:t>256</w:t>
                              </w:r>
                            </w:p>
                            <w:p w14:paraId="5E509F69" w14:textId="77777777" w:rsidR="00727C08" w:rsidRDefault="00727C08" w:rsidP="000B732F"/>
                            <w:p w14:paraId="56007ADA"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6B75D2C3" w14:textId="77777777" w:rsidR="00727C08" w:rsidRDefault="00727C08" w:rsidP="000B732F"/>
                            <w:p w14:paraId="22236D51" w14:textId="77777777" w:rsidR="00727C08" w:rsidRDefault="00727C08" w:rsidP="000B732F"/>
                            <w:p w14:paraId="4425743F" w14:textId="77777777" w:rsidR="00727C08" w:rsidRDefault="00727C08" w:rsidP="000B732F"/>
                            <w:p w14:paraId="6BE97B16"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7723F1E6" w14:textId="77777777" w:rsidR="00727C08" w:rsidRDefault="00727C08" w:rsidP="000B732F"/>
                          </w:txbxContent>
                        </wps:txbx>
                        <wps:bodyPr rot="0" vert="horz" wrap="square" lIns="91440" tIns="45720" rIns="91440" bIns="45720" anchor="t" anchorCtr="0" upright="1">
                          <a:noAutofit/>
                        </wps:bodyPr>
                      </wps:wsp>
                      <wps:wsp>
                        <wps:cNvPr id="279" name="Text Box 283"/>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40EF3"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6BBE46A2" w14:textId="77777777" w:rsidR="00727C08" w:rsidRDefault="00727C08" w:rsidP="000B732F"/>
                            <w:p w14:paraId="7DA8A431" w14:textId="77777777" w:rsidR="00727C08" w:rsidRDefault="00727C08" w:rsidP="000B732F"/>
                            <w:p w14:paraId="49AFE901" w14:textId="77777777" w:rsidR="00727C08" w:rsidRDefault="00727C08" w:rsidP="000B732F"/>
                          </w:txbxContent>
                        </wps:txbx>
                        <wps:bodyPr rot="0" vert="horz" wrap="square" lIns="91440" tIns="45720" rIns="91440" bIns="45720" anchor="t" anchorCtr="0" upright="1">
                          <a:noAutofit/>
                        </wps:bodyPr>
                      </wps:wsp>
                      <wps:wsp>
                        <wps:cNvPr id="280" name="AutoShape 284"/>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1" name="Text Box 285"/>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AB948" w14:textId="77777777" w:rsidR="00727C08" w:rsidRDefault="00727C08" w:rsidP="000B732F">
                              <w:pPr>
                                <w:rPr>
                                  <w:lang w:val="sv-SE"/>
                                </w:rPr>
                              </w:pPr>
                              <w:r>
                                <w:rPr>
                                  <w:rFonts w:ascii="Times New Roman" w:hAnsi="Times New Roman"/>
                                  <w:b/>
                                  <w:lang w:val="sv-SE" w:eastAsia="en-US"/>
                                </w:rPr>
                                <w:t>KDF</w:t>
                              </w:r>
                            </w:p>
                            <w:p w14:paraId="70F2EAE7" w14:textId="77777777" w:rsidR="00727C08" w:rsidRDefault="00727C08" w:rsidP="000B732F"/>
                            <w:p w14:paraId="322A818D" w14:textId="77777777" w:rsidR="00727C08" w:rsidRDefault="00727C08" w:rsidP="000B732F"/>
                            <w:p w14:paraId="23B8CBC7" w14:textId="77777777" w:rsidR="00727C08" w:rsidRDefault="00727C08" w:rsidP="000B732F"/>
                            <w:p w14:paraId="036E44B3" w14:textId="77777777" w:rsidR="00727C08" w:rsidRDefault="00727C08" w:rsidP="000B732F"/>
                            <w:p w14:paraId="384E2B5E" w14:textId="77777777" w:rsidR="00727C08" w:rsidRDefault="00727C08" w:rsidP="000B732F"/>
                            <w:p w14:paraId="29E292A9" w14:textId="77777777" w:rsidR="00727C08" w:rsidRDefault="00727C08" w:rsidP="000B732F"/>
                          </w:txbxContent>
                        </wps:txbx>
                        <wps:bodyPr rot="0" vert="horz" wrap="square" lIns="91440" tIns="45720" rIns="91440" bIns="45720" anchor="t" anchorCtr="0" upright="1">
                          <a:noAutofit/>
                        </wps:bodyPr>
                      </wps:wsp>
                      <wps:wsp>
                        <wps:cNvPr id="282" name="AutoShape 286"/>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3" name="Text Box 287"/>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12B3E"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3784DF29" w14:textId="77777777" w:rsidR="00727C08" w:rsidRDefault="00727C08" w:rsidP="000B732F"/>
                            <w:p w14:paraId="7F7208A0" w14:textId="77777777" w:rsidR="00727C08" w:rsidRDefault="00727C08" w:rsidP="000B732F"/>
                            <w:p w14:paraId="54C1CF12" w14:textId="77777777" w:rsidR="00727C08" w:rsidRDefault="00727C08" w:rsidP="000B732F"/>
                            <w:p w14:paraId="2A31C393" w14:textId="77777777" w:rsidR="00727C08" w:rsidRDefault="00727C08" w:rsidP="000B732F">
                              <w:pPr>
                                <w:rPr>
                                  <w:lang w:val="sv-SE"/>
                                </w:rPr>
                              </w:pPr>
                              <w:r>
                                <w:rPr>
                                  <w:lang w:val="sv-SE"/>
                                </w:rPr>
                                <w:t>K</w:t>
                              </w:r>
                              <w:r>
                                <w:rPr>
                                  <w:vertAlign w:val="subscript"/>
                                  <w:lang w:val="sv-SE"/>
                                </w:rPr>
                                <w:t>ASME</w:t>
                              </w:r>
                            </w:p>
                            <w:p w14:paraId="5228B6AB" w14:textId="77777777" w:rsidR="00727C08" w:rsidRDefault="00727C08" w:rsidP="000B732F"/>
                            <w:p w14:paraId="7EF496E8" w14:textId="77777777" w:rsidR="00727C08" w:rsidRDefault="00727C08" w:rsidP="000B732F"/>
                            <w:p w14:paraId="084E4BDA" w14:textId="77777777" w:rsidR="00727C08" w:rsidRDefault="00727C08" w:rsidP="000B732F"/>
                            <w:p w14:paraId="3EC0B08E" w14:textId="77777777" w:rsidR="00727C08" w:rsidRDefault="00727C08" w:rsidP="000B732F">
                              <w:pPr>
                                <w:rPr>
                                  <w:lang w:val="sv-SE"/>
                                </w:rPr>
                              </w:pPr>
                              <w:r>
                                <w:rPr>
                                  <w:lang w:val="sv-SE"/>
                                </w:rPr>
                                <w:t>K</w:t>
                              </w:r>
                              <w:r>
                                <w:rPr>
                                  <w:vertAlign w:val="subscript"/>
                                  <w:lang w:val="sv-SE"/>
                                </w:rPr>
                                <w:t>ASME</w:t>
                              </w:r>
                            </w:p>
                            <w:p w14:paraId="01420092" w14:textId="77777777" w:rsidR="00727C08" w:rsidRDefault="00727C08" w:rsidP="000B732F"/>
                            <w:p w14:paraId="5C1C915E" w14:textId="77777777" w:rsidR="00727C08" w:rsidRDefault="00727C08" w:rsidP="000B732F"/>
                          </w:txbxContent>
                        </wps:txbx>
                        <wps:bodyPr rot="0" vert="horz" wrap="square" lIns="91440" tIns="45720" rIns="91440" bIns="45720" anchor="t" anchorCtr="0" upright="1">
                          <a:noAutofit/>
                        </wps:bodyPr>
                      </wps:wsp>
                      <wps:wsp>
                        <wps:cNvPr id="284" name="Line 288"/>
                        <wps:cNvCnPr>
                          <a:cxnSpLocks noChangeShapeType="1"/>
                        </wps:cNvCnPr>
                        <wps:spPr bwMode="auto">
                          <a:xfrm>
                            <a:off x="3200400" y="228600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Text Box 289"/>
                        <wps:cNvSpPr txBox="1">
                          <a:spLocks noChangeArrowheads="1"/>
                        </wps:cNvSpPr>
                        <wps:spPr bwMode="auto">
                          <a:xfrm>
                            <a:off x="2971800" y="194310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1A30F" w14:textId="77777777" w:rsidR="00727C08" w:rsidRDefault="00727C08" w:rsidP="000B732F">
                              <w:pPr>
                                <w:spacing w:after="0"/>
                                <w:rPr>
                                  <w:sz w:val="16"/>
                                  <w:szCs w:val="16"/>
                                </w:rPr>
                              </w:pPr>
                            </w:p>
                            <w:p w14:paraId="0CD94893" w14:textId="77777777" w:rsidR="00727C08" w:rsidRDefault="00727C08" w:rsidP="000B732F">
                              <w:pPr>
                                <w:spacing w:before="160" w:after="0" w:line="120" w:lineRule="auto"/>
                                <w:rPr>
                                  <w:sz w:val="16"/>
                                  <w:szCs w:val="16"/>
                                </w:rPr>
                              </w:pPr>
                              <w:r>
                                <w:rPr>
                                  <w:sz w:val="16"/>
                                  <w:szCs w:val="16"/>
                                </w:rPr>
                                <w:t>UP-</w:t>
                              </w:r>
                              <w:proofErr w:type="spellStart"/>
                              <w:r>
                                <w:rPr>
                                  <w:sz w:val="16"/>
                                  <w:szCs w:val="16"/>
                                </w:rPr>
                                <w:t>int</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14:paraId="06C1E5E1" w14:textId="77777777" w:rsidR="00727C08" w:rsidRDefault="00727C08" w:rsidP="000B732F">
                              <w:pPr>
                                <w:rPr>
                                  <w:sz w:val="16"/>
                                  <w:szCs w:val="16"/>
                                </w:rPr>
                              </w:pPr>
                            </w:p>
                            <w:p w14:paraId="579C9E3C" w14:textId="77777777" w:rsidR="00727C08" w:rsidRDefault="00727C08" w:rsidP="000B732F"/>
                            <w:p w14:paraId="2E6F5829" w14:textId="77777777" w:rsidR="00727C08" w:rsidRDefault="00727C08" w:rsidP="000B732F"/>
                            <w:p w14:paraId="0095FA1C" w14:textId="77777777" w:rsidR="00727C08" w:rsidRDefault="00727C08" w:rsidP="000B732F"/>
                            <w:p w14:paraId="14A8B627" w14:textId="77777777" w:rsidR="00727C08" w:rsidRDefault="00727C08" w:rsidP="000B732F"/>
                            <w:p w14:paraId="2760AF91" w14:textId="77777777" w:rsidR="00727C08" w:rsidRDefault="00727C08" w:rsidP="000B732F"/>
                            <w:p w14:paraId="433C11E6" w14:textId="77777777" w:rsidR="00727C08" w:rsidRDefault="00727C08" w:rsidP="000B732F"/>
                          </w:txbxContent>
                        </wps:txbx>
                        <wps:bodyPr rot="0" vert="horz" wrap="square" lIns="91440" tIns="45720" rIns="91440" bIns="45720" anchor="t" anchorCtr="0" upright="1">
                          <a:noAutofit/>
                        </wps:bodyPr>
                      </wps:wsp>
                      <wps:wsp>
                        <wps:cNvPr id="286" name="Line 290"/>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291"/>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728779EF"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UPint</w:t>
                              </w:r>
                              <w:proofErr w:type="spellEnd"/>
                            </w:p>
                            <w:p w14:paraId="525DB205" w14:textId="77777777" w:rsidR="00727C08" w:rsidRDefault="00727C08" w:rsidP="000B732F"/>
                            <w:p w14:paraId="6F834EBE" w14:textId="77777777" w:rsidR="00727C08" w:rsidRDefault="00727C08" w:rsidP="000B732F"/>
                            <w:p w14:paraId="1B70C291" w14:textId="77777777" w:rsidR="00727C08" w:rsidRDefault="00727C08" w:rsidP="000B732F"/>
                            <w:p w14:paraId="4FE4EBBF" w14:textId="77777777" w:rsidR="00727C08" w:rsidRDefault="00727C08" w:rsidP="000B732F"/>
                            <w:p w14:paraId="1C34EBA2" w14:textId="77777777" w:rsidR="00727C08" w:rsidRDefault="00727C08" w:rsidP="000B732F"/>
                            <w:p w14:paraId="3540793F" w14:textId="77777777" w:rsidR="00727C08" w:rsidRDefault="00727C08" w:rsidP="000B732F"/>
                          </w:txbxContent>
                        </wps:txbx>
                        <wps:bodyPr rot="0" vert="horz" wrap="square" lIns="91440" tIns="45720" rIns="91440" bIns="45720" anchor="t" anchorCtr="0" upright="1">
                          <a:noAutofit/>
                        </wps:bodyPr>
                      </wps:wsp>
                      <wps:wsp>
                        <wps:cNvPr id="288" name="Text Box 292"/>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5E93F"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3372109F" w14:textId="77777777" w:rsidR="00727C08" w:rsidRDefault="00727C08" w:rsidP="000B732F"/>
                            <w:p w14:paraId="39F46B9E" w14:textId="77777777" w:rsidR="00727C08" w:rsidRDefault="00727C08" w:rsidP="000B732F"/>
                            <w:p w14:paraId="70D16DA7" w14:textId="77777777" w:rsidR="00727C08" w:rsidRDefault="00727C08" w:rsidP="000B732F"/>
                            <w:p w14:paraId="2D689708" w14:textId="77777777" w:rsidR="00727C08" w:rsidRDefault="00727C08" w:rsidP="000B732F"/>
                            <w:p w14:paraId="2076CF05" w14:textId="77777777" w:rsidR="00727C08" w:rsidRDefault="00727C08" w:rsidP="000B732F">
                              <w:pPr>
                                <w:rPr>
                                  <w:sz w:val="16"/>
                                  <w:szCs w:val="16"/>
                                  <w:lang w:val="sv-SE"/>
                                </w:rPr>
                              </w:pPr>
                              <w:r>
                                <w:rPr>
                                  <w:sz w:val="16"/>
                                  <w:szCs w:val="16"/>
                                  <w:lang w:val="sv-SE"/>
                                </w:rPr>
                                <w:t>256</w:t>
                              </w:r>
                            </w:p>
                            <w:p w14:paraId="08F0C6BD" w14:textId="77777777" w:rsidR="00727C08" w:rsidRDefault="00727C08" w:rsidP="000B732F"/>
                            <w:p w14:paraId="180504EC" w14:textId="77777777" w:rsidR="00727C08" w:rsidRDefault="00727C08" w:rsidP="000B732F"/>
                            <w:p w14:paraId="139A976C" w14:textId="77777777" w:rsidR="00727C08" w:rsidRDefault="00727C08" w:rsidP="000B732F"/>
                            <w:p w14:paraId="2CAFBADD" w14:textId="77777777" w:rsidR="00727C08" w:rsidRDefault="00727C08" w:rsidP="000B732F">
                              <w:pPr>
                                <w:rPr>
                                  <w:sz w:val="16"/>
                                  <w:szCs w:val="16"/>
                                  <w:lang w:val="sv-SE"/>
                                </w:rPr>
                              </w:pPr>
                              <w:r>
                                <w:rPr>
                                  <w:sz w:val="16"/>
                                  <w:szCs w:val="16"/>
                                  <w:lang w:val="sv-SE"/>
                                </w:rPr>
                                <w:t>256</w:t>
                              </w:r>
                            </w:p>
                            <w:p w14:paraId="6CA085B3" w14:textId="77777777" w:rsidR="00727C08" w:rsidRDefault="00727C08" w:rsidP="000B732F"/>
                          </w:txbxContent>
                        </wps:txbx>
                        <wps:bodyPr rot="0" vert="horz" wrap="square" lIns="91440" tIns="45720" rIns="91440" bIns="45720" anchor="t" anchorCtr="0" upright="1">
                          <a:noAutofit/>
                        </wps:bodyPr>
                      </wps:wsp>
                      <wps:wsp>
                        <wps:cNvPr id="289" name="Text Box 293"/>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03886"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77055221" w14:textId="77777777" w:rsidR="00727C08" w:rsidRDefault="00727C08" w:rsidP="000B732F">
                              <w:pPr>
                                <w:rPr>
                                  <w:rFonts w:cs="Arial"/>
                                  <w:sz w:val="24"/>
                                  <w:szCs w:val="24"/>
                                  <w:lang w:val="sv-SE" w:eastAsia="ja-JP"/>
                                </w:rPr>
                              </w:pPr>
                              <w:r>
                                <w:rPr>
                                  <w:rFonts w:cs="Arial"/>
                                  <w:sz w:val="24"/>
                                  <w:szCs w:val="24"/>
                                  <w:lang w:val="sv-SE" w:eastAsia="ja-JP"/>
                                </w:rPr>
                                <w:t>MME</w:t>
                              </w:r>
                            </w:p>
                            <w:p w14:paraId="222CB9F2" w14:textId="77777777" w:rsidR="00727C08" w:rsidRDefault="00727C08" w:rsidP="000B732F"/>
                            <w:p w14:paraId="28E6396E" w14:textId="77777777" w:rsidR="00727C08" w:rsidRDefault="00727C08" w:rsidP="000B732F"/>
                            <w:p w14:paraId="2335F380" w14:textId="77777777" w:rsidR="00727C08" w:rsidRDefault="00727C08" w:rsidP="000B732F"/>
                            <w:p w14:paraId="67CB345D" w14:textId="77777777" w:rsidR="00727C08" w:rsidRDefault="00727C08" w:rsidP="000B732F">
                              <w:pPr>
                                <w:rPr>
                                  <w:rFonts w:cs="Arial"/>
                                  <w:sz w:val="24"/>
                                  <w:szCs w:val="24"/>
                                  <w:lang w:val="sv-SE" w:eastAsia="ja-JP"/>
                                </w:rPr>
                              </w:pPr>
                              <w:r>
                                <w:rPr>
                                  <w:rFonts w:cs="Arial"/>
                                  <w:sz w:val="24"/>
                                  <w:szCs w:val="24"/>
                                  <w:lang w:val="sv-SE" w:eastAsia="ja-JP"/>
                                </w:rPr>
                                <w:t>MME</w:t>
                              </w:r>
                            </w:p>
                            <w:p w14:paraId="79A4BCD5" w14:textId="77777777" w:rsidR="00727C08" w:rsidRDefault="00727C08" w:rsidP="000B732F"/>
                            <w:p w14:paraId="3FED2A8B" w14:textId="77777777" w:rsidR="00727C08" w:rsidRDefault="00727C08" w:rsidP="000B732F"/>
                            <w:p w14:paraId="0885F762" w14:textId="77777777" w:rsidR="00727C08" w:rsidRDefault="00727C08" w:rsidP="000B732F"/>
                            <w:p w14:paraId="167018C3" w14:textId="77777777" w:rsidR="00727C08" w:rsidRDefault="00727C08" w:rsidP="000B732F"/>
                            <w:p w14:paraId="6572A01E" w14:textId="77777777" w:rsidR="00727C08" w:rsidRDefault="00727C08" w:rsidP="000B732F"/>
                            <w:p w14:paraId="79759056" w14:textId="77777777" w:rsidR="00727C08" w:rsidRDefault="00727C08" w:rsidP="000B732F"/>
                            <w:p w14:paraId="2E2F3399" w14:textId="77777777" w:rsidR="00727C08" w:rsidRDefault="00727C08" w:rsidP="000B732F"/>
                          </w:txbxContent>
                        </wps:txbx>
                        <wps:bodyPr rot="0" vert="horz" wrap="square" lIns="91440" tIns="45720" rIns="91440" bIns="45720" anchor="t" anchorCtr="0" upright="1">
                          <a:noAutofit/>
                        </wps:bodyPr>
                      </wps:wsp>
                      <wps:wsp>
                        <wps:cNvPr id="290" name="Line 294"/>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1" name="Text Box 295"/>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6A7CCF0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UPint</w:t>
                              </w:r>
                              <w:proofErr w:type="spellEnd"/>
                            </w:p>
                            <w:p w14:paraId="511F571F" w14:textId="77777777" w:rsidR="00727C08" w:rsidRDefault="00727C08" w:rsidP="000B732F"/>
                            <w:p w14:paraId="3A5E2BB6" w14:textId="77777777" w:rsidR="00727C08" w:rsidRDefault="00727C08" w:rsidP="000B732F"/>
                            <w:p w14:paraId="49BFAABA" w14:textId="77777777" w:rsidR="00727C08" w:rsidRDefault="00727C08" w:rsidP="000B732F"/>
                            <w:p w14:paraId="59057198" w14:textId="77777777" w:rsidR="00727C08" w:rsidRDefault="00727C08" w:rsidP="000B732F"/>
                            <w:p w14:paraId="40E3ADC2" w14:textId="77777777" w:rsidR="00727C08" w:rsidRDefault="00727C08" w:rsidP="000B732F"/>
                            <w:p w14:paraId="798DC7A3" w14:textId="77777777" w:rsidR="00727C08" w:rsidRDefault="00727C08" w:rsidP="000B732F"/>
                            <w:p w14:paraId="4F30A217" w14:textId="77777777" w:rsidR="00727C08" w:rsidRDefault="00727C08" w:rsidP="000B732F"/>
                            <w:p w14:paraId="17C71929" w14:textId="77777777" w:rsidR="00727C08" w:rsidRDefault="00727C08" w:rsidP="000B732F"/>
                          </w:txbxContent>
                        </wps:txbx>
                        <wps:bodyPr rot="0" vert="horz" wrap="square" lIns="91440" tIns="45720" rIns="91440" bIns="45720" anchor="t" anchorCtr="0" upright="1">
                          <a:noAutofit/>
                        </wps:bodyPr>
                      </wps:wsp>
                      <wps:wsp>
                        <wps:cNvPr id="292" name="Line 296"/>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Text Box 297"/>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67B29" w14:textId="77777777" w:rsidR="00727C08" w:rsidRDefault="00727C08" w:rsidP="000B732F">
                              <w:pPr>
                                <w:rPr>
                                  <w:sz w:val="16"/>
                                  <w:szCs w:val="16"/>
                                  <w:lang w:val="sv-SE"/>
                                </w:rPr>
                              </w:pPr>
                              <w:r>
                                <w:rPr>
                                  <w:rFonts w:ascii="Times New Roman" w:hAnsi="Times New Roman"/>
                                  <w:b/>
                                  <w:sz w:val="16"/>
                                  <w:szCs w:val="16"/>
                                  <w:lang w:val="sv-SE" w:eastAsia="en-US"/>
                                </w:rPr>
                                <w:t>128</w:t>
                              </w:r>
                            </w:p>
                            <w:p w14:paraId="783F874B" w14:textId="77777777" w:rsidR="00727C08" w:rsidRDefault="00727C08" w:rsidP="000B732F"/>
                            <w:p w14:paraId="38363950" w14:textId="77777777" w:rsidR="00727C08" w:rsidRDefault="00727C08" w:rsidP="000B732F"/>
                            <w:p w14:paraId="13418FA7" w14:textId="77777777" w:rsidR="00727C08" w:rsidRDefault="00727C08" w:rsidP="000B732F"/>
                            <w:p w14:paraId="5530A81F"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AE9EC7" w14:textId="77777777" w:rsidR="00727C08" w:rsidRDefault="00727C08" w:rsidP="000B732F"/>
                            <w:p w14:paraId="340E1940" w14:textId="77777777" w:rsidR="00727C08" w:rsidRDefault="00727C08" w:rsidP="000B732F"/>
                            <w:p w14:paraId="1BEB87BD" w14:textId="77777777" w:rsidR="00727C08" w:rsidRDefault="00727C08" w:rsidP="000B732F"/>
                            <w:p w14:paraId="35C32F2F" w14:textId="77777777" w:rsidR="00727C08" w:rsidRDefault="00727C08" w:rsidP="000B732F"/>
                          </w:txbxContent>
                        </wps:txbx>
                        <wps:bodyPr rot="0" vert="horz" wrap="square" lIns="91440" tIns="45720" rIns="91440" bIns="45720" anchor="t" anchorCtr="0" upright="1">
                          <a:noAutofit/>
                        </wps:bodyPr>
                      </wps:wsp>
                      <wps:wsp>
                        <wps:cNvPr id="294" name="Line 298"/>
                        <wps:cNvCnPr>
                          <a:cxnSpLocks noChangeShapeType="1"/>
                        </wps:cNvCnPr>
                        <wps:spPr bwMode="auto">
                          <a:xfrm>
                            <a:off x="3429000" y="228600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299"/>
                        <wps:cNvCnPr>
                          <a:cxnSpLocks noChangeShapeType="1"/>
                        </wps:cNvCnPr>
                        <wps:spPr bwMode="auto">
                          <a:xfrm flipH="1" flipV="1">
                            <a:off x="3429000" y="228600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8A65E9A" id="Canvas 296" o:spid="_x0000_s1026"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59;height:48685;visibility:visible;mso-wrap-style:square">
                  <v:fill o:detectmouseclick="t"/>
                  <v:path o:connecttype="none"/>
                </v:shape>
                <v:shape id="Freeform 151" o:spid="_x0000_s1028" style="position:absolute;left:29305;width:30619;height:7124;visibility:visible;mso-wrap-style:square;v-text-anchor:top" coordsize="4822,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" path="m,817r2252,l2252,1122r2570,-1l4822,,,,,817xe">
                  <v:path arrowok="t" o:connecttype="custom" o:connectlocs="0,518795;1430020,518795;1430020,712470;3061970,711835;3061970,0;0,0;0,518795" o:connectangles="0,0,0,0,0,0,0"/>
                </v:shape>
                <v:shapetype id="_x0000_t202" coordsize="21600,21600" o:spt="202" path="m,l,21600r21600,l21600,xe">
                  <v:stroke joinstyle="miter"/>
                  <v:path gradientshapeok="t" o:connecttype="rect"/>
                </v:shapetype>
                <v:shape id="Text Box 152" o:spid="_x0000_s1029" type="#_x0000_t202" style="position:absolute;left:19843;top:1263;width:7817;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ng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tPCMT6MUNAAD//wMAUEsBAi0AFAAGAAgAAAAhANvh9svuAAAAhQEAABMAAAAAAAAA&#10;AAAAAAAAAAAAAFtDb250ZW50X1R5cGVzXS54bWxQSwECLQAUAAYACAAAACEAWvQsW78AAAAVAQAA&#10;CwAAAAAAAAAAAAAAAAAfAQAAX3JlbHMvLnJlbHNQSwECLQAUAAYACAAAACEAwcyJ4MYAAADcAAAA&#10;DwAAAAAAAAAAAAAAAAAHAgAAZHJzL2Rvd25yZXYueG1sUEsFBgAAAAADAAMAtwAAAPoCAAAAAA==&#10;">
                  <v:textbox>
                    <w:txbxContent>
                      <w:p w14:paraId="00BBA61C" w14:textId="77777777" w:rsidR="00727C08" w:rsidRDefault="00727C08" w:rsidP="000B732F">
                        <w:pPr>
                          <w:rPr>
                            <w:rFonts w:cs="Arial"/>
                            <w:sz w:val="24"/>
                            <w:szCs w:val="24"/>
                            <w:lang w:val="sv-SE" w:eastAsia="ja-JP"/>
                          </w:rPr>
                        </w:pPr>
                        <w:r>
                          <w:rPr>
                            <w:b/>
                            <w:sz w:val="24"/>
                            <w:szCs w:val="24"/>
                            <w:lang w:val="sv-SE" w:eastAsia="ja-JP"/>
                          </w:rPr>
                          <w:t>MME</w:t>
                        </w:r>
                      </w:p>
                      <w:p w14:paraId="39E03094" w14:textId="77777777" w:rsidR="00727C08" w:rsidRDefault="00727C08" w:rsidP="000B732F"/>
                      <w:p w14:paraId="68B45E47" w14:textId="77777777" w:rsidR="00727C08" w:rsidRDefault="00727C08" w:rsidP="000B732F"/>
                      <w:p w14:paraId="6A91BE28" w14:textId="77777777" w:rsidR="00727C08" w:rsidRDefault="00727C08" w:rsidP="000B732F"/>
                    </w:txbxContent>
                  </v:textbox>
                </v:shape>
                <v:shape id="Freeform 153" o:spid="_x0000_s1030" style="position:absolute;left:28575;top:6858;width:30861;height:41148;visibility:visible;mso-wrap-style:square;v-text-anchor:top" coordsize="4822,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" path="m62,l2109,r,416l4822,416r,6195l,6611,,,62,xe">
                  <v:path arrowok="t" o:connecttype="custom" o:connectlocs="39680,0;1349769,0;1349769,258926;3086100,258926;3086100,4114800;0,4114800;0,0;39680,0" o:connectangles="0,0,0,0,0,0,0,0"/>
                </v:shape>
                <v:shape id="Text Box 154" o:spid="_x0000_s1031" type="#_x0000_t202" style="position:absolute;left:3429;top:1219;width:15474;height:9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M7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8eUYm0MsrAAAA//8DAFBLAQItABQABgAIAAAAIQDb4fbL7gAAAIUBAAATAAAAAAAA&#10;AAAAAAAAAAAAAABbQ29udGVudF9UeXBlc10ueG1sUEsBAi0AFAAGAAgAAAAhAFr0LFu/AAAAFQEA&#10;AAsAAAAAAAAAAAAAAAAAHwEAAF9yZWxzLy5yZWxzUEsBAi0AFAAGAAgAAAAhALpjEzvHAAAA3AAA&#10;AA8AAAAAAAAAAAAAAAAABwIAAGRycy9kb3ducmV2LnhtbFBLBQYAAAAAAwADALcAAAD7AgAAAAA=&#10;">
                  <v:textbox>
                    <w:txbxContent>
                      <w:p w14:paraId="7438E1BD" w14:textId="77777777" w:rsidR="00727C08" w:rsidRDefault="00727C08" w:rsidP="000B732F">
                        <w:pPr>
                          <w:rPr>
                            <w:rFonts w:cs="Arial"/>
                            <w:sz w:val="24"/>
                            <w:szCs w:val="24"/>
                            <w:lang w:val="sv-SE"/>
                          </w:rPr>
                        </w:pPr>
                        <w:r>
                          <w:rPr>
                            <w:b/>
                            <w:sz w:val="24"/>
                            <w:szCs w:val="24"/>
                            <w:lang w:val="sv-SE" w:eastAsia="en-US"/>
                          </w:rPr>
                          <w:t>HSS</w:t>
                        </w:r>
                      </w:p>
                      <w:p w14:paraId="45390E5D" w14:textId="77777777" w:rsidR="00727C08" w:rsidRDefault="00727C08" w:rsidP="000B732F"/>
                      <w:p w14:paraId="38E8E59F" w14:textId="77777777" w:rsidR="00727C08" w:rsidRDefault="00727C08" w:rsidP="000B732F"/>
                      <w:p w14:paraId="59BDC473" w14:textId="77777777" w:rsidR="00727C08" w:rsidRDefault="00727C08" w:rsidP="000B732F"/>
                    </w:txbxContent>
                  </v:textbox>
                </v:shape>
                <v:shape id="Text Box 155" o:spid="_x0000_s1032"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" fillcolor="silver">
                  <v:textbox>
                    <w:txbxContent>
                      <w:p w14:paraId="602658C0" w14:textId="77777777" w:rsidR="00727C08" w:rsidRDefault="00727C08" w:rsidP="000B732F">
                        <w:pPr>
                          <w:rPr>
                            <w:lang w:val="sv-SE"/>
                          </w:rPr>
                        </w:pPr>
                        <w:r>
                          <w:rPr>
                            <w:rFonts w:ascii="Times New Roman" w:hAnsi="Times New Roman"/>
                            <w:b/>
                            <w:lang w:val="sv-SE" w:eastAsia="en-US"/>
                          </w:rPr>
                          <w:t>CK,IK</w:t>
                        </w:r>
                      </w:p>
                      <w:p w14:paraId="3A27A9F2" w14:textId="77777777" w:rsidR="00727C08" w:rsidRDefault="00727C08" w:rsidP="000B732F"/>
                      <w:p w14:paraId="1EAF8DD8" w14:textId="77777777" w:rsidR="00727C08" w:rsidRDefault="00727C08" w:rsidP="000B732F">
                        <w:pPr>
                          <w:rPr>
                            <w:sz w:val="16"/>
                            <w:szCs w:val="16"/>
                            <w:lang w:val="sv-SE"/>
                          </w:rPr>
                        </w:pPr>
                        <w:r>
                          <w:rPr>
                            <w:sz w:val="16"/>
                            <w:szCs w:val="16"/>
                            <w:lang w:val="sv-SE"/>
                          </w:rPr>
                          <w:t>256</w:t>
                        </w:r>
                      </w:p>
                      <w:p w14:paraId="4FE164A5" w14:textId="77777777" w:rsidR="00727C08" w:rsidRDefault="00727C08" w:rsidP="000B732F"/>
                      <w:p w14:paraId="14DEEB3B" w14:textId="77777777" w:rsidR="00727C08" w:rsidRDefault="00727C08" w:rsidP="000B732F"/>
                      <w:p w14:paraId="46F2EF61" w14:textId="77777777" w:rsidR="00727C08" w:rsidRDefault="00727C08" w:rsidP="000B732F"/>
                      <w:p w14:paraId="70D637DF" w14:textId="77777777" w:rsidR="00727C08" w:rsidRDefault="00727C08" w:rsidP="000B732F">
                        <w:pPr>
                          <w:rPr>
                            <w:sz w:val="16"/>
                            <w:szCs w:val="16"/>
                            <w:lang w:val="sv-SE"/>
                          </w:rPr>
                        </w:pPr>
                        <w:r>
                          <w:rPr>
                            <w:sz w:val="16"/>
                            <w:szCs w:val="16"/>
                            <w:lang w:val="sv-SE"/>
                          </w:rPr>
                          <w:t>256</w:t>
                        </w:r>
                      </w:p>
                      <w:p w14:paraId="652A6BD5" w14:textId="77777777" w:rsidR="00727C08" w:rsidRDefault="00727C08" w:rsidP="000B732F"/>
                    </w:txbxContent>
                  </v:textbox>
                </v:shape>
                <v:shape id="AutoShape 156" o:spid="_x0000_s1033"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57" o:spid="_x0000_s1034"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2777B41B" w14:textId="77777777" w:rsidR="00727C08" w:rsidRDefault="00727C08" w:rsidP="000B732F">
                        <w:pPr>
                          <w:rPr>
                            <w:lang w:val="sv-SE"/>
                          </w:rPr>
                        </w:pPr>
                        <w:r>
                          <w:rPr>
                            <w:rFonts w:ascii="Times New Roman" w:hAnsi="Times New Roman"/>
                            <w:b/>
                            <w:lang w:val="sv-SE" w:eastAsia="en-US"/>
                          </w:rPr>
                          <w:t>KDF</w:t>
                        </w:r>
                      </w:p>
                      <w:p w14:paraId="36452E99" w14:textId="77777777" w:rsidR="00727C08" w:rsidRDefault="00727C08" w:rsidP="000B732F"/>
                      <w:p w14:paraId="171985AA" w14:textId="77777777" w:rsidR="00727C08" w:rsidRDefault="00727C08" w:rsidP="000B732F"/>
                      <w:p w14:paraId="49299BAE" w14:textId="77777777" w:rsidR="00727C08" w:rsidRDefault="00727C08" w:rsidP="000B732F"/>
                    </w:txbxContent>
                  </v:textbox>
                </v:shape>
                <v:line id="Line 158" o:spid="_x0000_s1035"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flUwwAAANwAAAAPAAAAZHJzL2Rvd25yZXYueG1sRE9NawIx&#10;EL0L/Q9hCr1pVql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5kn5VMMAAADcAAAADwAA&#10;AAAAAAAAAAAAAAAHAgAAZHJzL2Rvd25yZXYueG1sUEsFBgAAAAADAAMAtwAAAPcCAAAAAA==&#10;">
                  <v:stroke endarrow="block"/>
                </v:line>
                <v:shape id="Text Box 159" o:spid="_x0000_s1036"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5C4642A4" w14:textId="77777777" w:rsidR="00727C08" w:rsidRDefault="00727C08" w:rsidP="000B732F">
                        <w:pPr>
                          <w:rPr>
                            <w:sz w:val="16"/>
                            <w:szCs w:val="16"/>
                            <w:lang w:val="sv-SE"/>
                          </w:rPr>
                        </w:pPr>
                        <w:r>
                          <w:rPr>
                            <w:rFonts w:ascii="Times New Roman" w:hAnsi="Times New Roman"/>
                            <w:b/>
                            <w:sz w:val="16"/>
                            <w:szCs w:val="16"/>
                            <w:lang w:val="sv-SE" w:eastAsia="en-US"/>
                          </w:rPr>
                          <w:t>256</w:t>
                        </w:r>
                      </w:p>
                      <w:p w14:paraId="0E778504" w14:textId="77777777" w:rsidR="00727C08" w:rsidRDefault="00727C08" w:rsidP="000B732F"/>
                      <w:p w14:paraId="1A36B276" w14:textId="77777777" w:rsidR="00727C08" w:rsidRDefault="00727C08" w:rsidP="000B732F"/>
                      <w:p w14:paraId="3F6921B3" w14:textId="77777777" w:rsidR="00727C08" w:rsidRDefault="00727C08" w:rsidP="000B732F"/>
                    </w:txbxContent>
                  </v:textbox>
                </v:shape>
                <v:shape id="Freeform 160" o:spid="_x0000_s1037"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" path="m561,187l561,,,e" filled="f">
                  <v:stroke startarrow="block"/>
                  <v:path arrowok="t" o:connecttype="custom" o:connectlocs="712470,118745;712470,0;0,0" o:connectangles="0,0,0"/>
                </v:shape>
                <v:shape id="Text Box 161" o:spid="_x0000_s1038"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3F3E98C8" w14:textId="77777777" w:rsidR="00727C08" w:rsidRDefault="00727C08" w:rsidP="000B732F">
                        <w:pPr>
                          <w:rPr>
                            <w:sz w:val="16"/>
                            <w:szCs w:val="16"/>
                            <w:lang w:val="sv-SE"/>
                          </w:rPr>
                        </w:pPr>
                        <w:r>
                          <w:rPr>
                            <w:rFonts w:ascii="Times New Roman" w:hAnsi="Times New Roman"/>
                            <w:b/>
                            <w:sz w:val="16"/>
                            <w:szCs w:val="16"/>
                            <w:lang w:val="sv-SE" w:eastAsia="en-US"/>
                          </w:rPr>
                          <w:t>256</w:t>
                        </w:r>
                      </w:p>
                      <w:p w14:paraId="5F7818CE" w14:textId="77777777" w:rsidR="00727C08" w:rsidRDefault="00727C08" w:rsidP="000B732F"/>
                      <w:p w14:paraId="1D5C831C" w14:textId="77777777" w:rsidR="00727C08" w:rsidRDefault="00727C08" w:rsidP="000B732F"/>
                      <w:p w14:paraId="011E8EB6" w14:textId="77777777" w:rsidR="00727C08" w:rsidRDefault="00727C08" w:rsidP="000B732F"/>
                    </w:txbxContent>
                  </v:textbox>
                </v:shape>
                <v:shape id="Text Box 162" o:spid="_x0000_s1039"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0C557ED0" w14:textId="77777777" w:rsidR="00727C08" w:rsidRDefault="00727C08" w:rsidP="000B732F">
                        <w:pPr>
                          <w:rPr>
                            <w:sz w:val="16"/>
                            <w:szCs w:val="16"/>
                            <w:lang w:val="sv-SE"/>
                          </w:rPr>
                        </w:pPr>
                        <w:r>
                          <w:rPr>
                            <w:rFonts w:ascii="Times New Roman" w:hAnsi="Times New Roman"/>
                            <w:b/>
                            <w:sz w:val="16"/>
                            <w:szCs w:val="16"/>
                            <w:lang w:val="sv-SE" w:eastAsia="en-US"/>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EEA8DC" w14:textId="77777777" w:rsidR="00727C08" w:rsidRDefault="00727C08" w:rsidP="000B732F"/>
                      <w:p w14:paraId="4CD0E736" w14:textId="77777777" w:rsidR="00727C08" w:rsidRDefault="00727C08" w:rsidP="000B732F"/>
                      <w:p w14:paraId="0542D857" w14:textId="77777777" w:rsidR="00727C08" w:rsidRDefault="00727C08" w:rsidP="000B732F"/>
                    </w:txbxContent>
                  </v:textbox>
                </v:shape>
                <v:shape id="Text Box 163" o:spid="_x0000_s1040" type="#_x0000_t202" style="position:absolute;left:1187;top:11461;width:26460;height:36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">
                  <v:textbox>
                    <w:txbxContent>
                      <w:p w14:paraId="70722D49" w14:textId="77777777" w:rsidR="00727C08" w:rsidRDefault="00727C08" w:rsidP="000B732F">
                        <w:pPr>
                          <w:rPr>
                            <w:rFonts w:cs="Arial"/>
                            <w:sz w:val="24"/>
                            <w:szCs w:val="24"/>
                            <w:lang w:val="sv-SE" w:eastAsia="ja-JP"/>
                          </w:rPr>
                        </w:pPr>
                      </w:p>
                      <w:p w14:paraId="674045C0" w14:textId="77777777" w:rsidR="00727C08" w:rsidRDefault="00727C08" w:rsidP="000B732F"/>
                      <w:p w14:paraId="27C0B6E3" w14:textId="77777777" w:rsidR="00727C08" w:rsidRDefault="00727C08" w:rsidP="000B732F"/>
                      <w:p w14:paraId="2734D7AA" w14:textId="77777777" w:rsidR="00727C08" w:rsidRDefault="00727C08" w:rsidP="000B732F"/>
                    </w:txbxContent>
                  </v:textbox>
                </v:shape>
                <v:shape id="Text Box 164" o:spid="_x0000_s1041"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" fillcolor="silver">
                  <v:textbox>
                    <w:txbxContent>
                      <w:p w14:paraId="31426D40" w14:textId="77777777" w:rsidR="00727C08" w:rsidRDefault="00727C08" w:rsidP="000B732F">
                        <w:pPr>
                          <w:rPr>
                            <w:vertAlign w:val="subscript"/>
                            <w:lang w:val="sv-SE"/>
                          </w:rPr>
                        </w:pPr>
                        <w:proofErr w:type="spellStart"/>
                        <w:r>
                          <w:rPr>
                            <w:rFonts w:ascii="Times New Roman" w:hAnsi="Times New Roman"/>
                            <w:b/>
                            <w:lang w:val="sv-SE" w:eastAsia="en-US"/>
                          </w:rPr>
                          <w:t>K</w:t>
                        </w:r>
                        <w:r>
                          <w:rPr>
                            <w:vertAlign w:val="subscript"/>
                            <w:lang w:val="sv-SE"/>
                          </w:rPr>
                          <w:t>eNB</w:t>
                        </w:r>
                        <w:proofErr w:type="spellEnd"/>
                      </w:p>
                      <w:p w14:paraId="5C65F795" w14:textId="77777777" w:rsidR="00727C08" w:rsidRDefault="00727C08" w:rsidP="000B732F"/>
                      <w:p w14:paraId="4ED7E5F8" w14:textId="77777777" w:rsidR="00727C08" w:rsidRDefault="00727C08" w:rsidP="000B732F"/>
                      <w:p w14:paraId="4B9E48F0" w14:textId="77777777" w:rsidR="00727C08" w:rsidRDefault="00727C08" w:rsidP="000B732F"/>
                    </w:txbxContent>
                  </v:textbox>
                </v:shape>
                <v:shape id="Text Box 165" o:spid="_x0000_s1042"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" fillcolor="silver">
                  <v:textbox>
                    <w:txbxContent>
                      <w:p w14:paraId="126103F8" w14:textId="77777777" w:rsidR="00727C08" w:rsidRDefault="00727C08" w:rsidP="000B732F">
                        <w:pPr>
                          <w:rPr>
                            <w:lang w:val="sv-SE"/>
                          </w:rPr>
                        </w:pPr>
                        <w:r>
                          <w:rPr>
                            <w:rFonts w:ascii="Times New Roman" w:hAnsi="Times New Roman"/>
                            <w:b/>
                            <w:lang w:val="sv-SE" w:eastAsia="en-US"/>
                          </w:rPr>
                          <w:t>K</w:t>
                        </w:r>
                        <w:r>
                          <w:rPr>
                            <w:vertAlign w:val="subscript"/>
                            <w:lang w:val="sv-SE"/>
                          </w:rPr>
                          <w:t>ASME</w:t>
                        </w:r>
                      </w:p>
                      <w:p w14:paraId="2EE20056" w14:textId="77777777" w:rsidR="00727C08" w:rsidRDefault="00727C08" w:rsidP="000B732F"/>
                      <w:p w14:paraId="2F33A268" w14:textId="77777777" w:rsidR="00727C08" w:rsidRDefault="00727C08" w:rsidP="000B732F"/>
                      <w:p w14:paraId="6AEA4E57" w14:textId="77777777" w:rsidR="00727C08" w:rsidRDefault="00727C08" w:rsidP="000B732F"/>
                    </w:txbxContent>
                  </v:textbox>
                </v:shape>
                <v:line id="Line 166" o:spid="_x0000_s1043"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">
                  <v:stroke endarrow="block"/>
                </v:line>
                <v:shape id="Text Box 167" o:spid="_x0000_s1044"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39CC4249" w14:textId="77777777" w:rsidR="00727C08" w:rsidRDefault="00727C08" w:rsidP="000B732F">
                        <w:pPr>
                          <w:rPr>
                            <w:sz w:val="16"/>
                            <w:szCs w:val="16"/>
                            <w:lang w:val="sv-SE"/>
                          </w:rPr>
                        </w:pPr>
                        <w:r>
                          <w:rPr>
                            <w:rFonts w:ascii="Times New Roman" w:hAnsi="Times New Roman"/>
                            <w:b/>
                            <w:sz w:val="16"/>
                            <w:szCs w:val="16"/>
                            <w:lang w:val="sv-SE" w:eastAsia="en-US"/>
                          </w:rPr>
                          <w:t>256</w:t>
                        </w:r>
                      </w:p>
                      <w:p w14:paraId="6C17CCE6" w14:textId="77777777" w:rsidR="00727C08" w:rsidRDefault="00727C08" w:rsidP="000B732F">
                        <w:pPr>
                          <w:rPr>
                            <w:lang w:val="sv-SE"/>
                          </w:rPr>
                        </w:pPr>
                        <w:r>
                          <w:rPr>
                            <w:rFonts w:ascii="Times New Roman" w:hAnsi="Times New Roman"/>
                            <w:b/>
                            <w:sz w:val="16"/>
                            <w:szCs w:val="16"/>
                            <w:lang w:val="sv-SE" w:eastAsia="en-US"/>
                          </w:rPr>
                          <w:t>SN</w:t>
                        </w:r>
                        <w:r>
                          <w:rPr>
                            <w:lang w:val="sv-SE"/>
                          </w:rPr>
                          <w:t>CK,IK</w:t>
                        </w:r>
                      </w:p>
                      <w:p w14:paraId="681C8059" w14:textId="77777777" w:rsidR="00727C08" w:rsidRDefault="00727C08" w:rsidP="000B732F"/>
                      <w:p w14:paraId="2874CCA5" w14:textId="77777777" w:rsidR="00727C08" w:rsidRDefault="00727C08" w:rsidP="000B732F">
                        <w:pPr>
                          <w:rPr>
                            <w:rFonts w:cs="Arial"/>
                            <w:sz w:val="24"/>
                            <w:szCs w:val="24"/>
                            <w:lang w:val="sv-SE"/>
                          </w:rPr>
                        </w:pPr>
                        <w:r>
                          <w:rPr>
                            <w:rFonts w:cs="Arial"/>
                            <w:sz w:val="24"/>
                            <w:szCs w:val="24"/>
                            <w:lang w:val="sv-SE"/>
                          </w:rPr>
                          <w:t>ME</w:t>
                        </w:r>
                      </w:p>
                      <w:p w14:paraId="23DBA884" w14:textId="77777777" w:rsidR="00727C08" w:rsidRDefault="00727C08" w:rsidP="000B732F"/>
                      <w:p w14:paraId="3CDC89E0" w14:textId="77777777" w:rsidR="00727C08" w:rsidRDefault="00727C08" w:rsidP="000B732F"/>
                      <w:p w14:paraId="73A21982" w14:textId="77777777" w:rsidR="00727C08" w:rsidRDefault="00727C08" w:rsidP="000B732F"/>
                      <w:p w14:paraId="2CB986D7" w14:textId="77777777" w:rsidR="00727C08" w:rsidRDefault="00727C08" w:rsidP="000B732F">
                        <w:pPr>
                          <w:rPr>
                            <w:sz w:val="16"/>
                            <w:szCs w:val="16"/>
                            <w:lang w:val="sv-SE"/>
                          </w:rPr>
                        </w:pPr>
                      </w:p>
                      <w:p w14:paraId="6476AE42" w14:textId="77777777" w:rsidR="00727C08" w:rsidRDefault="00727C08" w:rsidP="000B732F"/>
                      <w:p w14:paraId="3808171C" w14:textId="77777777" w:rsidR="00727C08" w:rsidRDefault="00727C08" w:rsidP="000B732F"/>
                      <w:p w14:paraId="296B4DB0" w14:textId="77777777" w:rsidR="00727C08" w:rsidRDefault="00727C08" w:rsidP="000B732F"/>
                      <w:p w14:paraId="14901B7A"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77AD62F" w14:textId="77777777" w:rsidR="00727C08" w:rsidRDefault="00727C08" w:rsidP="000B732F"/>
                      <w:p w14:paraId="3E77B220" w14:textId="77777777" w:rsidR="00727C08" w:rsidRDefault="00727C08" w:rsidP="000B732F"/>
                    </w:txbxContent>
                  </v:textbox>
                </v:shape>
                <v:shape id="Freeform 168" o:spid="_x0000_s1045"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" path="m561,187l561,,,e" filled="f">
                  <v:stroke startarrow="block"/>
                  <v:path arrowok="t" o:connecttype="custom" o:connectlocs="1662430,1169670;1662430,0;0,0" o:connectangles="0,0,0"/>
                </v:shape>
                <v:shape id="AutoShape 169" o:spid="_x0000_s1046"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70" o:spid="_x0000_s1047"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10F94294" w14:textId="77777777" w:rsidR="00727C08" w:rsidRDefault="00727C08" w:rsidP="000B732F">
                        <w:pPr>
                          <w:rPr>
                            <w:lang w:val="sv-SE"/>
                          </w:rPr>
                        </w:pPr>
                        <w:r>
                          <w:rPr>
                            <w:rFonts w:ascii="Times New Roman" w:hAnsi="Times New Roman"/>
                            <w:b/>
                            <w:lang w:val="sv-SE" w:eastAsia="en-US"/>
                          </w:rPr>
                          <w:t>KDF</w:t>
                        </w:r>
                      </w:p>
                      <w:p w14:paraId="457BF025" w14:textId="77777777" w:rsidR="00727C08" w:rsidRDefault="00727C08" w:rsidP="000B732F">
                        <w:pPr>
                          <w:rPr>
                            <w:sz w:val="16"/>
                            <w:szCs w:val="16"/>
                            <w:lang w:val="sv-SE"/>
                          </w:rPr>
                        </w:pPr>
                        <w:r>
                          <w:rPr>
                            <w:sz w:val="16"/>
                            <w:szCs w:val="16"/>
                            <w:lang w:val="sv-SE"/>
                          </w:rPr>
                          <w:t>256</w:t>
                        </w:r>
                      </w:p>
                      <w:p w14:paraId="3EB8A71D" w14:textId="77777777" w:rsidR="00727C08" w:rsidRDefault="00727C08" w:rsidP="000B732F"/>
                      <w:p w14:paraId="4CEFDE0C" w14:textId="77777777" w:rsidR="00727C08" w:rsidRDefault="00727C08" w:rsidP="000B732F">
                        <w:pPr>
                          <w:rPr>
                            <w:lang w:val="sv-SE"/>
                          </w:rPr>
                        </w:pPr>
                        <w:r>
                          <w:rPr>
                            <w:lang w:val="sv-SE"/>
                          </w:rPr>
                          <w:t>KDF</w:t>
                        </w:r>
                      </w:p>
                      <w:p w14:paraId="29265C62" w14:textId="77777777" w:rsidR="00727C08" w:rsidRDefault="00727C08" w:rsidP="000B732F"/>
                      <w:p w14:paraId="3FB2F644" w14:textId="77777777" w:rsidR="00727C08" w:rsidRDefault="00727C08" w:rsidP="000B732F"/>
                      <w:p w14:paraId="4F9E604D" w14:textId="77777777" w:rsidR="00727C08" w:rsidRDefault="00727C08" w:rsidP="000B732F"/>
                    </w:txbxContent>
                  </v:textbox>
                </v:shape>
                <v:shape id="AutoShape 171" o:spid="_x0000_s1048"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72" o:spid="_x0000_s1049"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" filled="f" stroked="f">
                  <v:textbox style="layout-flow:vertical;mso-layout-flow-alt:bottom-to-top">
                    <w:txbxContent>
                      <w:p w14:paraId="09E13C66" w14:textId="77777777" w:rsidR="00727C08" w:rsidRDefault="00727C08" w:rsidP="000B732F">
                        <w:pPr>
                          <w:rPr>
                            <w:lang w:val="sv-SE"/>
                          </w:rPr>
                        </w:pPr>
                        <w:r>
                          <w:rPr>
                            <w:rFonts w:ascii="Times New Roman" w:hAnsi="Times New Roman"/>
                            <w:b/>
                            <w:lang w:val="sv-SE" w:eastAsia="en-US"/>
                          </w:rPr>
                          <w:t>KDF</w:t>
                        </w:r>
                      </w:p>
                      <w:p w14:paraId="20D6C10A" w14:textId="77777777" w:rsidR="00727C08" w:rsidRDefault="00727C08" w:rsidP="000B732F"/>
                      <w:p w14:paraId="69B86802" w14:textId="77777777" w:rsidR="00727C08" w:rsidRDefault="00727C08" w:rsidP="000B732F"/>
                      <w:p w14:paraId="627B0A96" w14:textId="77777777" w:rsidR="00727C08" w:rsidRDefault="00727C08" w:rsidP="000B732F"/>
                    </w:txbxContent>
                  </v:textbox>
                </v:shape>
                <v:shape id="Freeform 173" o:spid="_x0000_s1050"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" path="m561,187l561,,,e" filled="f">
                  <v:stroke startarrow="block"/>
                  <v:path arrowok="t" o:connecttype="custom" o:connectlocs="712470,118745;712470,0;0,0" o:connectangles="0,0,0"/>
                </v:shape>
                <v:shape id="AutoShape 174" o:spid="_x0000_s1051"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" path="m,l5400,21600r10800,l21600,,,xe">
                  <v:stroke joinstyle="miter"/>
                  <v:path o:connecttype="custom" o:connectlocs="519509,118745;296863,237490;74216,118745;296863,0" o:connectangles="0,0,0,0" textboxrect="4500,4500,17100,17100"/>
                </v:shape>
                <v:shape id="Text Box 175" o:spid="_x0000_s1052"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55211FB" w14:textId="77777777" w:rsidR="00727C08" w:rsidRDefault="00727C08" w:rsidP="000B732F">
                        <w:pPr>
                          <w:rPr>
                            <w:lang w:val="sv-SE"/>
                          </w:rPr>
                        </w:pPr>
                        <w:r>
                          <w:rPr>
                            <w:rFonts w:ascii="Times New Roman" w:hAnsi="Times New Roman"/>
                            <w:b/>
                            <w:lang w:val="sv-SE" w:eastAsia="en-US"/>
                          </w:rPr>
                          <w:t>KDF</w:t>
                        </w:r>
                      </w:p>
                      <w:p w14:paraId="58889CD4" w14:textId="77777777" w:rsidR="00727C08" w:rsidRDefault="00727C08" w:rsidP="000B732F"/>
                      <w:p w14:paraId="0BF55845" w14:textId="77777777" w:rsidR="00727C08" w:rsidRDefault="00727C08" w:rsidP="000B732F"/>
                      <w:p w14:paraId="5E480E14" w14:textId="77777777" w:rsidR="00727C08" w:rsidRDefault="00727C08" w:rsidP="000B732F"/>
                      <w:p w14:paraId="0D510C41" w14:textId="77777777" w:rsidR="00727C08" w:rsidRDefault="00727C08" w:rsidP="000B732F">
                        <w:pPr>
                          <w:rPr>
                            <w:sz w:val="16"/>
                            <w:szCs w:val="16"/>
                            <w:lang w:val="sv-SE"/>
                          </w:rPr>
                        </w:pPr>
                        <w:r>
                          <w:rPr>
                            <w:sz w:val="16"/>
                            <w:szCs w:val="16"/>
                            <w:lang w:val="sv-SE"/>
                          </w:rPr>
                          <w:t>256</w:t>
                        </w:r>
                      </w:p>
                      <w:p w14:paraId="794FDE2B" w14:textId="77777777" w:rsidR="00727C08" w:rsidRDefault="00727C08" w:rsidP="000B732F"/>
                    </w:txbxContent>
                  </v:textbox>
                </v:shape>
                <v:shape id="AutoShape 176" o:spid="_x0000_s1053"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77" o:spid="_x0000_s1054"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080B1F8B" w14:textId="77777777" w:rsidR="00727C08" w:rsidRDefault="00727C08" w:rsidP="000B732F">
                        <w:pPr>
                          <w:rPr>
                            <w:lang w:val="sv-SE"/>
                          </w:rPr>
                        </w:pPr>
                        <w:r>
                          <w:rPr>
                            <w:rFonts w:ascii="Times New Roman" w:hAnsi="Times New Roman"/>
                            <w:b/>
                            <w:lang w:val="sv-SE" w:eastAsia="en-US"/>
                          </w:rPr>
                          <w:t>KDF</w:t>
                        </w:r>
                      </w:p>
                      <w:p w14:paraId="2DC5DE28" w14:textId="77777777" w:rsidR="00727C08" w:rsidRDefault="00727C08" w:rsidP="000B732F">
                        <w:pPr>
                          <w:rPr>
                            <w:sz w:val="16"/>
                            <w:szCs w:val="16"/>
                            <w:lang w:val="sv-SE"/>
                          </w:rPr>
                        </w:pPr>
                        <w:r>
                          <w:rPr>
                            <w:rFonts w:ascii="Times New Roman" w:hAnsi="Times New Roman"/>
                            <w:b/>
                            <w:lang w:val="sv-SE" w:eastAsia="en-US"/>
                          </w:rPr>
                          <w:t>K</w:t>
                        </w: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1AE86306" w14:textId="77777777" w:rsidR="00727C08" w:rsidRDefault="00727C08" w:rsidP="000B732F">
                        <w:pPr>
                          <w:rPr>
                            <w:sz w:val="16"/>
                            <w:szCs w:val="16"/>
                            <w:lang w:val="sv-SE"/>
                          </w:rPr>
                        </w:pPr>
                      </w:p>
                      <w:p w14:paraId="602BA363" w14:textId="77777777" w:rsidR="00727C08" w:rsidRPr="000B732F" w:rsidRDefault="00727C08" w:rsidP="000B732F">
                        <w:pPr>
                          <w:rPr>
                            <w:lang w:val="sv-SE"/>
                          </w:rPr>
                        </w:pPr>
                      </w:p>
                      <w:p w14:paraId="0527EE60" w14:textId="77777777" w:rsidR="00727C08" w:rsidRDefault="00727C08" w:rsidP="000B732F">
                        <w:pPr>
                          <w:rPr>
                            <w:vertAlign w:val="subscript"/>
                            <w:lang w:val="sv-SE"/>
                          </w:rPr>
                        </w:pPr>
                        <w:proofErr w:type="spellStart"/>
                        <w:r>
                          <w:rPr>
                            <w:vertAlign w:val="subscript"/>
                            <w:lang w:val="sv-SE"/>
                          </w:rPr>
                          <w:t>eNB</w:t>
                        </w:r>
                        <w:proofErr w:type="spellEnd"/>
                      </w:p>
                      <w:p w14:paraId="67F09172" w14:textId="77777777" w:rsidR="00727C08" w:rsidRPr="000B732F" w:rsidRDefault="00727C08" w:rsidP="000B732F">
                        <w:pPr>
                          <w:rPr>
                            <w:lang w:val="sv-SE"/>
                          </w:rPr>
                        </w:pPr>
                      </w:p>
                      <w:p w14:paraId="1308A193" w14:textId="77777777" w:rsidR="00727C08" w:rsidRPr="000B732F" w:rsidRDefault="00727C08" w:rsidP="000B732F">
                        <w:pPr>
                          <w:rPr>
                            <w:lang w:val="sv-SE"/>
                          </w:rPr>
                        </w:pPr>
                      </w:p>
                      <w:p w14:paraId="4D2B521A" w14:textId="77777777" w:rsidR="00727C08" w:rsidRPr="000B732F" w:rsidRDefault="00727C08" w:rsidP="000B732F">
                        <w:pPr>
                          <w:rPr>
                            <w:lang w:val="sv-SE"/>
                          </w:rPr>
                        </w:pPr>
                      </w:p>
                      <w:p w14:paraId="11F99726"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2F284F44" w14:textId="77777777" w:rsidR="00727C08" w:rsidRDefault="00727C08" w:rsidP="000B732F"/>
                      <w:p w14:paraId="3875C1F7" w14:textId="77777777" w:rsidR="00727C08" w:rsidRDefault="00727C08" w:rsidP="000B732F"/>
                    </w:txbxContent>
                  </v:textbox>
                </v:shape>
                <v:shape id="Text Box 178" o:spid="_x0000_s1055"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">
                  <v:textbox>
                    <w:txbxContent>
                      <w:p w14:paraId="189EE78A" w14:textId="77777777" w:rsidR="00727C08" w:rsidRDefault="00727C08" w:rsidP="000B732F">
                        <w:pPr>
                          <w:spacing w:after="0"/>
                          <w:rPr>
                            <w:lang w:val="sv-SE"/>
                          </w:rPr>
                        </w:pPr>
                      </w:p>
                      <w:p w14:paraId="23256590" w14:textId="77777777" w:rsidR="00727C08" w:rsidRDefault="00727C08" w:rsidP="000B732F"/>
                      <w:p w14:paraId="6CB60347" w14:textId="77777777" w:rsidR="00727C08" w:rsidRDefault="00727C08" w:rsidP="000B732F"/>
                      <w:p w14:paraId="1DA89CF4" w14:textId="77777777" w:rsidR="00727C08" w:rsidRDefault="00727C08" w:rsidP="000B732F"/>
                    </w:txbxContent>
                  </v:textbox>
                </v:shape>
                <v:shape id="Text Box 179" o:spid="_x0000_s1056"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xVwQAAANwAAAAPAAAAZHJzL2Rvd25yZXYueG1sRE9Ni8Iw&#10;EL0L/ocwgjdNFdx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GzqHFXBAAAA3AAAAA8AAAAA&#10;AAAAAAAAAAAABwIAAGRycy9kb3ducmV2LnhtbFBLBQYAAAAAAwADALcAAAD1AgAAAAA=&#10;" fillcolor="silver">
                  <v:textbox>
                    <w:txbxContent>
                      <w:p w14:paraId="6899EE51"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NASenc</w:t>
                        </w:r>
                        <w:proofErr w:type="spellEnd"/>
                      </w:p>
                      <w:p w14:paraId="745883AC" w14:textId="77777777" w:rsidR="00727C08" w:rsidRDefault="00727C08" w:rsidP="000B732F"/>
                      <w:p w14:paraId="02C04D0F" w14:textId="77777777" w:rsidR="00727C08" w:rsidRDefault="00727C08" w:rsidP="000B732F"/>
                      <w:p w14:paraId="2658D766" w14:textId="77777777" w:rsidR="00727C08" w:rsidRDefault="00727C08" w:rsidP="000B732F"/>
                      <w:p w14:paraId="394C1835"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374983EB" w14:textId="77777777" w:rsidR="00727C08" w:rsidRDefault="00727C08" w:rsidP="000B732F"/>
                    </w:txbxContent>
                  </v:textbox>
                </v:shape>
                <v:shape id="Text Box 180" o:spid="_x0000_s1057"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" fillcolor="silver">
                  <v:textbox>
                    <w:txbxContent>
                      <w:p w14:paraId="1A569FF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NASint</w:t>
                        </w:r>
                        <w:proofErr w:type="spellEnd"/>
                      </w:p>
                      <w:p w14:paraId="0843BF85" w14:textId="77777777" w:rsidR="00727C08" w:rsidRDefault="00727C08" w:rsidP="000B732F">
                        <w:pPr>
                          <w:rPr>
                            <w:lang w:val="sv-SE"/>
                          </w:rPr>
                        </w:pPr>
                        <w:r>
                          <w:rPr>
                            <w:lang w:val="sv-SE"/>
                          </w:rPr>
                          <w:t>K</w:t>
                        </w:r>
                        <w:r>
                          <w:rPr>
                            <w:vertAlign w:val="subscript"/>
                            <w:lang w:val="sv-SE"/>
                          </w:rPr>
                          <w:t>ASME</w:t>
                        </w:r>
                      </w:p>
                      <w:p w14:paraId="2A16FD4D" w14:textId="77777777" w:rsidR="00727C08" w:rsidRDefault="00727C08" w:rsidP="000B732F"/>
                      <w:p w14:paraId="4F003E5A" w14:textId="77777777" w:rsidR="00727C08" w:rsidRDefault="00727C08" w:rsidP="000B732F"/>
                      <w:p w14:paraId="5764D231" w14:textId="77777777" w:rsidR="00727C08" w:rsidRDefault="00727C08" w:rsidP="000B732F"/>
                      <w:p w14:paraId="51E0974A" w14:textId="77777777" w:rsidR="00727C08" w:rsidRDefault="00727C08" w:rsidP="000B732F"/>
                    </w:txbxContent>
                  </v:textbox>
                </v:shape>
                <v:shape id="Text Box 181" o:spid="_x0000_s1058"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">
                  <v:textbox>
                    <w:txbxContent>
                      <w:p w14:paraId="3018C488" w14:textId="77777777" w:rsidR="00727C08" w:rsidRDefault="00727C08" w:rsidP="000B732F">
                        <w:pPr>
                          <w:spacing w:after="0"/>
                          <w:rPr>
                            <w:lang w:val="sv-SE"/>
                          </w:rPr>
                        </w:pPr>
                      </w:p>
                      <w:p w14:paraId="4138564B" w14:textId="77777777" w:rsidR="00727C08" w:rsidRDefault="00727C08" w:rsidP="000B732F">
                        <w:pPr>
                          <w:rPr>
                            <w:rFonts w:cs="Arial"/>
                            <w:sz w:val="24"/>
                            <w:szCs w:val="24"/>
                            <w:lang w:val="sv-SE" w:eastAsia="ja-JP"/>
                          </w:rPr>
                        </w:pPr>
                        <w:r>
                          <w:rPr>
                            <w:rFonts w:cs="Arial"/>
                            <w:sz w:val="24"/>
                            <w:szCs w:val="24"/>
                            <w:lang w:val="sv-SE" w:eastAsia="ja-JP"/>
                          </w:rPr>
                          <w:t>MME</w:t>
                        </w:r>
                      </w:p>
                      <w:p w14:paraId="295360A0" w14:textId="77777777" w:rsidR="00727C08" w:rsidRDefault="00727C08" w:rsidP="000B732F"/>
                      <w:p w14:paraId="7EAEAABF" w14:textId="77777777" w:rsidR="00727C08" w:rsidRDefault="00727C08" w:rsidP="000B732F"/>
                      <w:p w14:paraId="0DD94C50" w14:textId="77777777" w:rsidR="00727C08" w:rsidRDefault="00727C08" w:rsidP="000B732F"/>
                      <w:p w14:paraId="64515454" w14:textId="77777777" w:rsidR="00727C08" w:rsidRDefault="00727C08" w:rsidP="000B732F"/>
                      <w:p w14:paraId="1F1D0E5B" w14:textId="77777777" w:rsidR="00727C08" w:rsidRDefault="00727C08" w:rsidP="000B732F"/>
                      <w:p w14:paraId="38BC8BDB" w14:textId="77777777" w:rsidR="00727C08" w:rsidRDefault="00727C08" w:rsidP="000B732F"/>
                      <w:p w14:paraId="344E1F62" w14:textId="77777777" w:rsidR="00727C08" w:rsidRDefault="00727C08" w:rsidP="000B732F"/>
                      <w:p w14:paraId="3416CFBD" w14:textId="77777777" w:rsidR="00727C08" w:rsidRDefault="00727C08" w:rsidP="000B732F"/>
                      <w:p w14:paraId="6A2C5708" w14:textId="77777777" w:rsidR="00727C08" w:rsidRDefault="00727C08" w:rsidP="000B732F"/>
                      <w:p w14:paraId="4213B1C9" w14:textId="77777777" w:rsidR="00727C08" w:rsidRDefault="00727C08" w:rsidP="000B732F">
                        <w:pPr>
                          <w:rPr>
                            <w:sz w:val="16"/>
                            <w:szCs w:val="16"/>
                            <w:lang w:val="sv-SE"/>
                          </w:rPr>
                        </w:pPr>
                        <w:r>
                          <w:rPr>
                            <w:sz w:val="16"/>
                            <w:szCs w:val="16"/>
                            <w:lang w:val="sv-SE"/>
                          </w:rPr>
                          <w:t>256</w:t>
                        </w:r>
                      </w:p>
                      <w:p w14:paraId="08984ABC" w14:textId="77777777" w:rsidR="00727C08" w:rsidRDefault="00727C08" w:rsidP="000B732F"/>
                      <w:p w14:paraId="5577B230" w14:textId="77777777" w:rsidR="00727C08" w:rsidRDefault="00727C08" w:rsidP="000B732F">
                        <w:pPr>
                          <w:rPr>
                            <w:lang w:val="sv-SE"/>
                          </w:rPr>
                        </w:pPr>
                        <w:r>
                          <w:rPr>
                            <w:vertAlign w:val="subscript"/>
                            <w:lang w:val="sv-SE"/>
                          </w:rPr>
                          <w:t>ME</w:t>
                        </w:r>
                      </w:p>
                      <w:p w14:paraId="6BFBB580" w14:textId="77777777" w:rsidR="00727C08" w:rsidRDefault="00727C08" w:rsidP="000B732F"/>
                    </w:txbxContent>
                  </v:textbox>
                </v:shape>
                <v:shape id="Text Box 182" o:spid="_x0000_s1059"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" fillcolor="silver">
                  <v:textbox>
                    <w:txbxContent>
                      <w:p w14:paraId="326ED614"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NASenc</w:t>
                        </w:r>
                        <w:proofErr w:type="spellEnd"/>
                      </w:p>
                      <w:p w14:paraId="61178A5D" w14:textId="77777777" w:rsidR="00727C08" w:rsidRDefault="00727C08" w:rsidP="000B732F"/>
                      <w:p w14:paraId="5F240E77" w14:textId="77777777" w:rsidR="00727C08" w:rsidRDefault="00727C08" w:rsidP="000B732F"/>
                      <w:p w14:paraId="054BCEAA" w14:textId="77777777" w:rsidR="00727C08" w:rsidRDefault="00727C08" w:rsidP="000B732F"/>
                    </w:txbxContent>
                  </v:textbox>
                </v:shape>
                <v:shape id="Text Box 183" o:spid="_x0000_s1060"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" fillcolor="silver">
                  <v:textbox>
                    <w:txbxContent>
                      <w:p w14:paraId="484404A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NASint</w:t>
                        </w:r>
                        <w:proofErr w:type="spellEnd"/>
                      </w:p>
                      <w:p w14:paraId="74738402" w14:textId="77777777" w:rsidR="00727C08" w:rsidRDefault="00727C08" w:rsidP="000B732F">
                        <w:pPr>
                          <w:rPr>
                            <w:lang w:val="sv-SE"/>
                          </w:rPr>
                        </w:pPr>
                        <w:r>
                          <w:rPr>
                            <w:sz w:val="16"/>
                            <w:szCs w:val="16"/>
                            <w:lang w:val="sv-SE"/>
                          </w:rPr>
                          <w:t>2</w:t>
                        </w:r>
                        <w:r>
                          <w:rPr>
                            <w:lang w:val="sv-SE"/>
                          </w:rPr>
                          <w:t>KDF</w:t>
                        </w:r>
                      </w:p>
                      <w:p w14:paraId="0E9C3EE9" w14:textId="77777777" w:rsidR="00727C08" w:rsidRDefault="00727C08" w:rsidP="000B732F"/>
                      <w:p w14:paraId="1B261FA1" w14:textId="77777777" w:rsidR="00727C08" w:rsidRDefault="00727C08" w:rsidP="000B732F">
                        <w:pPr>
                          <w:rPr>
                            <w:lang w:val="sv-SE"/>
                          </w:rPr>
                        </w:pPr>
                        <w:r>
                          <w:rPr>
                            <w:lang w:val="sv-SE"/>
                          </w:rPr>
                          <w:t>CK,IK</w:t>
                        </w:r>
                      </w:p>
                      <w:p w14:paraId="209812B2" w14:textId="77777777" w:rsidR="00727C08" w:rsidRDefault="00727C08" w:rsidP="000B732F"/>
                      <w:p w14:paraId="0511FAC7" w14:textId="77777777" w:rsidR="00727C08" w:rsidRDefault="00727C08" w:rsidP="000B732F">
                        <w:pPr>
                          <w:rPr>
                            <w:rFonts w:cs="Arial"/>
                            <w:sz w:val="24"/>
                            <w:szCs w:val="24"/>
                            <w:lang w:val="sv-SE"/>
                          </w:rPr>
                        </w:pPr>
                        <w:r>
                          <w:rPr>
                            <w:rFonts w:cs="Arial"/>
                            <w:sz w:val="24"/>
                            <w:szCs w:val="24"/>
                            <w:lang w:val="sv-SE"/>
                          </w:rPr>
                          <w:t>HSS</w:t>
                        </w:r>
                      </w:p>
                      <w:p w14:paraId="1DCE5C0B" w14:textId="77777777" w:rsidR="00727C08" w:rsidRDefault="00727C08" w:rsidP="000B732F"/>
                    </w:txbxContent>
                  </v:textbox>
                </v:shape>
                <v:shape id="AutoShape 184" o:spid="_x0000_s1061"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" path="m,l5400,21600r10800,l21600,,,xe">
                  <v:stroke joinstyle="miter"/>
                  <v:path o:connecttype="custom" o:connectlocs="519509,118745;296863,237490;74216,118745;296863,0" o:connectangles="0,0,0,0" textboxrect="4500,4500,17100,17100"/>
                </v:shape>
                <v:shape id="Text Box 185" o:spid="_x0000_s1062"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14:paraId="10ADCADF"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764C7B50" w14:textId="77777777" w:rsidR="00727C08" w:rsidRDefault="00727C08" w:rsidP="000B732F">
                        <w:pPr>
                          <w:rPr>
                            <w:sz w:val="16"/>
                            <w:szCs w:val="16"/>
                            <w:lang w:val="sv-SE"/>
                          </w:rPr>
                        </w:pPr>
                        <w:r>
                          <w:rPr>
                            <w:sz w:val="16"/>
                            <w:szCs w:val="16"/>
                            <w:lang w:val="sv-SE"/>
                          </w:rPr>
                          <w:t>256</w:t>
                        </w:r>
                      </w:p>
                      <w:p w14:paraId="6F23B601" w14:textId="77777777" w:rsidR="00727C08" w:rsidRDefault="00727C08" w:rsidP="000B732F"/>
                      <w:p w14:paraId="480A2DA3" w14:textId="77777777" w:rsidR="00727C08" w:rsidRDefault="00727C08" w:rsidP="000B732F"/>
                      <w:p w14:paraId="4985A7FF" w14:textId="77777777" w:rsidR="00727C08" w:rsidRDefault="00727C08" w:rsidP="000B732F"/>
                      <w:p w14:paraId="278ABD0D" w14:textId="77777777" w:rsidR="00727C08" w:rsidRDefault="00727C08" w:rsidP="000B732F"/>
                    </w:txbxContent>
                  </v:textbox>
                </v:shape>
                <v:shape id="AutoShape 186" o:spid="_x0000_s1063"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187" o:spid="_x0000_s1064"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10836648"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1BF7815F" w14:textId="77777777" w:rsidR="00727C08" w:rsidRDefault="00727C08" w:rsidP="000B732F"/>
                      <w:p w14:paraId="012AC93F" w14:textId="77777777" w:rsidR="00727C08" w:rsidRDefault="00727C08" w:rsidP="000B732F"/>
                      <w:p w14:paraId="61771E0C" w14:textId="77777777" w:rsidR="00727C08" w:rsidRDefault="00727C08" w:rsidP="000B732F"/>
                    </w:txbxContent>
                  </v:textbox>
                </v:shape>
                <v:shape id="Text Box 188" o:spid="_x0000_s1065"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31C899FD" w14:textId="77777777" w:rsidR="00727C08" w:rsidRDefault="00727C08" w:rsidP="000B732F">
                        <w:pPr>
                          <w:rPr>
                            <w:sz w:val="16"/>
                            <w:szCs w:val="16"/>
                            <w:lang w:val="sv-SE"/>
                          </w:rPr>
                        </w:pPr>
                        <w:r>
                          <w:rPr>
                            <w:rFonts w:ascii="Times New Roman" w:hAnsi="Times New Roman"/>
                            <w:b/>
                            <w:sz w:val="16"/>
                            <w:szCs w:val="16"/>
                            <w:lang w:val="sv-SE" w:eastAsia="en-US"/>
                          </w:rPr>
                          <w:t>256</w:t>
                        </w:r>
                      </w:p>
                      <w:p w14:paraId="77C845DD" w14:textId="77777777" w:rsidR="00727C08" w:rsidRDefault="00727C08" w:rsidP="000B732F"/>
                      <w:p w14:paraId="592D3003" w14:textId="77777777" w:rsidR="00727C08" w:rsidRDefault="00727C08" w:rsidP="000B732F">
                        <w:pPr>
                          <w:rPr>
                            <w:lang w:val="sv-SE"/>
                          </w:rPr>
                        </w:pPr>
                        <w:r>
                          <w:rPr>
                            <w:lang w:val="sv-SE"/>
                          </w:rPr>
                          <w:t>KDF</w:t>
                        </w:r>
                      </w:p>
                      <w:p w14:paraId="3597BF54" w14:textId="77777777" w:rsidR="00727C08" w:rsidRDefault="00727C08" w:rsidP="000B732F"/>
                      <w:p w14:paraId="1993C3FF" w14:textId="77777777" w:rsidR="00727C08" w:rsidRDefault="00727C08" w:rsidP="000B732F"/>
                      <w:p w14:paraId="54D2D63E" w14:textId="77777777" w:rsidR="00727C08" w:rsidRDefault="00727C08" w:rsidP="000B732F"/>
                      <w:p w14:paraId="3771E2BD" w14:textId="77777777" w:rsidR="00727C08" w:rsidRDefault="00727C08" w:rsidP="000B732F">
                        <w:pPr>
                          <w:rPr>
                            <w:lang w:val="sv-SE"/>
                          </w:rPr>
                        </w:pPr>
                        <w:r>
                          <w:rPr>
                            <w:lang w:val="sv-SE"/>
                          </w:rPr>
                          <w:t>KDF</w:t>
                        </w:r>
                      </w:p>
                      <w:p w14:paraId="27143AD0" w14:textId="77777777" w:rsidR="00727C08" w:rsidRDefault="00727C08" w:rsidP="000B732F"/>
                      <w:p w14:paraId="4E210259" w14:textId="77777777" w:rsidR="00727C08" w:rsidRDefault="00727C08" w:rsidP="000B732F">
                        <w:pPr>
                          <w:rPr>
                            <w:sz w:val="16"/>
                            <w:szCs w:val="16"/>
                            <w:lang w:val="sv-SE"/>
                          </w:rPr>
                        </w:pPr>
                        <w:r>
                          <w:rPr>
                            <w:sz w:val="16"/>
                            <w:szCs w:val="16"/>
                            <w:lang w:val="sv-SE"/>
                          </w:rPr>
                          <w:t>256</w:t>
                        </w:r>
                      </w:p>
                      <w:p w14:paraId="6363E06E" w14:textId="77777777" w:rsidR="00727C08" w:rsidRDefault="00727C08" w:rsidP="000B732F"/>
                    </w:txbxContent>
                  </v:textbox>
                </v:shape>
                <v:shape id="Text Box 189" o:spid="_x0000_s1066"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09A5BC79" w14:textId="77777777" w:rsidR="00727C08" w:rsidRDefault="00727C08" w:rsidP="000B732F">
                        <w:pPr>
                          <w:rPr>
                            <w:sz w:val="16"/>
                            <w:szCs w:val="16"/>
                            <w:lang w:val="sv-SE"/>
                          </w:rPr>
                        </w:pPr>
                        <w:r>
                          <w:rPr>
                            <w:rFonts w:ascii="Times New Roman" w:hAnsi="Times New Roman"/>
                            <w:b/>
                            <w:sz w:val="16"/>
                            <w:szCs w:val="16"/>
                            <w:lang w:val="sv-SE" w:eastAsia="en-US"/>
                          </w:rPr>
                          <w:t>256</w:t>
                        </w:r>
                      </w:p>
                      <w:p w14:paraId="363C1FA3" w14:textId="77777777" w:rsidR="00727C08" w:rsidRDefault="00727C08" w:rsidP="000B732F"/>
                      <w:p w14:paraId="3B96741A" w14:textId="77777777" w:rsidR="00727C08" w:rsidRDefault="00727C08" w:rsidP="000B732F"/>
                      <w:p w14:paraId="15F0D2A7" w14:textId="77777777" w:rsidR="00727C08" w:rsidRDefault="00727C08" w:rsidP="000B732F"/>
                    </w:txbxContent>
                  </v:textbox>
                </v:shape>
                <v:shape id="Text Box 190" o:spid="_x0000_s1067"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52CE15E7" w14:textId="77777777" w:rsidR="00727C08" w:rsidRDefault="00727C08" w:rsidP="000B732F">
                        <w:pPr>
                          <w:rPr>
                            <w:sz w:val="16"/>
                            <w:szCs w:val="16"/>
                            <w:lang w:val="sv-SE"/>
                          </w:rPr>
                        </w:pPr>
                        <w:r>
                          <w:rPr>
                            <w:rFonts w:ascii="Times New Roman" w:hAnsi="Times New Roman"/>
                            <w:b/>
                            <w:sz w:val="16"/>
                            <w:szCs w:val="16"/>
                            <w:lang w:val="sv-SE" w:eastAsia="en-US"/>
                          </w:rPr>
                          <w:t>128</w:t>
                        </w:r>
                      </w:p>
                      <w:p w14:paraId="472B1277" w14:textId="77777777" w:rsidR="00727C08" w:rsidRDefault="00727C08" w:rsidP="000B732F">
                        <w:pPr>
                          <w:rPr>
                            <w:sz w:val="16"/>
                            <w:szCs w:val="16"/>
                            <w:lang w:val="sv-SE"/>
                          </w:rPr>
                        </w:pPr>
                        <w:r>
                          <w:rPr>
                            <w:lang w:val="en-US"/>
                          </w:rPr>
                          <w:t>K</w:t>
                        </w:r>
                        <w:r>
                          <w:rPr>
                            <w:vertAlign w:val="subscript"/>
                            <w:lang w:val="en-US"/>
                          </w:rPr>
                          <w:t>N</w:t>
                        </w:r>
                        <w:r>
                          <w:rPr>
                            <w:sz w:val="16"/>
                            <w:szCs w:val="16"/>
                            <w:lang w:val="sv-SE"/>
                          </w:rPr>
                          <w:t>256</w:t>
                        </w:r>
                      </w:p>
                      <w:p w14:paraId="5A702703" w14:textId="77777777" w:rsidR="00727C08" w:rsidRDefault="00727C08" w:rsidP="000B732F"/>
                      <w:p w14:paraId="1B957862" w14:textId="77777777" w:rsidR="00727C08" w:rsidRDefault="00727C08" w:rsidP="000B732F">
                        <w:pPr>
                          <w:rPr>
                            <w:lang w:val="sv-SE"/>
                          </w:rPr>
                        </w:pPr>
                        <w:proofErr w:type="spellStart"/>
                        <w:r>
                          <w:rPr>
                            <w:lang w:val="sv-SE"/>
                          </w:rPr>
                          <w:t>Trunc</w:t>
                        </w:r>
                        <w:proofErr w:type="spellEnd"/>
                      </w:p>
                      <w:p w14:paraId="5037F65B" w14:textId="77777777" w:rsidR="00727C08" w:rsidRDefault="00727C08" w:rsidP="000B732F"/>
                      <w:p w14:paraId="0DF2E817" w14:textId="77777777" w:rsidR="00727C08" w:rsidRDefault="00727C08" w:rsidP="000B732F">
                        <w:pPr>
                          <w:rPr>
                            <w:lang w:val="sv-SE"/>
                          </w:rPr>
                        </w:pPr>
                        <w:proofErr w:type="spellStart"/>
                        <w:r>
                          <w:rPr>
                            <w:lang w:val="sv-SE"/>
                          </w:rPr>
                          <w:t>Trunc</w:t>
                        </w:r>
                        <w:proofErr w:type="spellEnd"/>
                      </w:p>
                      <w:p w14:paraId="3ABE6477" w14:textId="77777777" w:rsidR="00727C08" w:rsidRDefault="00727C08" w:rsidP="000B732F"/>
                      <w:p w14:paraId="35210638" w14:textId="77777777" w:rsidR="00727C08" w:rsidRDefault="00727C08" w:rsidP="000B732F">
                        <w:pPr>
                          <w:rPr>
                            <w:vertAlign w:val="subscript"/>
                            <w:lang w:val="en-US"/>
                          </w:rPr>
                        </w:pPr>
                        <w:proofErr w:type="spellStart"/>
                        <w:r>
                          <w:rPr>
                            <w:lang w:val="en-US"/>
                          </w:rPr>
                          <w:t>K</w:t>
                        </w:r>
                        <w:r>
                          <w:rPr>
                            <w:vertAlign w:val="subscript"/>
                            <w:lang w:val="en-US"/>
                          </w:rPr>
                          <w:t>RRCint</w:t>
                        </w:r>
                        <w:proofErr w:type="spellEnd"/>
                      </w:p>
                      <w:p w14:paraId="4EF855C7" w14:textId="77777777" w:rsidR="00727C08" w:rsidRDefault="00727C08" w:rsidP="000B732F"/>
                    </w:txbxContent>
                  </v:textbox>
                </v:shape>
                <v:shape id="Text Box 191" o:spid="_x0000_s1068"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" filled="f" stroked="f">
                  <v:textbox>
                    <w:txbxContent>
                      <w:p w14:paraId="27FF9F6B" w14:textId="77777777" w:rsidR="00727C08" w:rsidRDefault="00727C08" w:rsidP="000B732F">
                        <w:pPr>
                          <w:rPr>
                            <w:sz w:val="16"/>
                            <w:szCs w:val="16"/>
                            <w:lang w:val="sv-SE"/>
                          </w:rPr>
                        </w:pPr>
                        <w:r>
                          <w:rPr>
                            <w:rFonts w:ascii="Times New Roman" w:hAnsi="Times New Roman"/>
                            <w:b/>
                            <w:sz w:val="16"/>
                            <w:szCs w:val="16"/>
                            <w:lang w:val="sv-SE" w:eastAsia="en-US"/>
                          </w:rPr>
                          <w:t>128</w:t>
                        </w:r>
                      </w:p>
                      <w:p w14:paraId="14938379" w14:textId="77777777" w:rsidR="00727C08" w:rsidRDefault="00727C08" w:rsidP="000B732F"/>
                      <w:p w14:paraId="7A2763E3" w14:textId="77777777" w:rsidR="00727C08" w:rsidRDefault="00727C08" w:rsidP="000B732F">
                        <w:pPr>
                          <w:rPr>
                            <w:sz w:val="16"/>
                            <w:szCs w:val="16"/>
                            <w:lang w:val="sv-SE"/>
                          </w:rPr>
                        </w:pPr>
                        <w:r>
                          <w:rPr>
                            <w:sz w:val="16"/>
                            <w:szCs w:val="16"/>
                            <w:lang w:val="sv-SE"/>
                          </w:rPr>
                          <w:t>256</w:t>
                        </w:r>
                      </w:p>
                      <w:p w14:paraId="542FFEBD" w14:textId="77777777" w:rsidR="00727C08" w:rsidRDefault="00727C08" w:rsidP="000B732F"/>
                      <w:p w14:paraId="504C7B7D" w14:textId="77777777" w:rsidR="00727C08" w:rsidRDefault="00727C08" w:rsidP="000B732F"/>
                      <w:p w14:paraId="212A5AA8" w14:textId="77777777" w:rsidR="00727C08" w:rsidRDefault="00727C08" w:rsidP="000B732F"/>
                    </w:txbxContent>
                  </v:textbox>
                </v:shape>
                <v:line id="Line 192" o:spid="_x0000_s1069"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">
                  <v:stroke endarrow="block"/>
                </v:line>
                <v:line id="Line 193" o:spid="_x0000_s1070"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">
                  <v:stroke endarrow="block"/>
                </v:line>
                <v:line id="Line 194" o:spid="_x0000_s1071"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">
                  <v:stroke endarrow="block"/>
                </v:line>
                <v:line id="Line 195" o:spid="_x0000_s1072"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">
                  <v:stroke endarrow="block"/>
                </v:line>
                <v:shape id="Text Box 196" o:spid="_x0000_s1073"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0E49640" w14:textId="77777777" w:rsidR="00727C08" w:rsidRDefault="00727C08" w:rsidP="000B732F">
                        <w:pPr>
                          <w:rPr>
                            <w:sz w:val="16"/>
                            <w:szCs w:val="16"/>
                            <w:lang w:val="sv-SE"/>
                          </w:rPr>
                        </w:pPr>
                        <w:r>
                          <w:rPr>
                            <w:rFonts w:ascii="Times New Roman" w:hAnsi="Times New Roman"/>
                            <w:b/>
                            <w:sz w:val="16"/>
                            <w:szCs w:val="16"/>
                            <w:lang w:val="sv-SE" w:eastAsia="en-US"/>
                          </w:rPr>
                          <w:t>256</w:t>
                        </w:r>
                      </w:p>
                      <w:p w14:paraId="0C651070" w14:textId="77777777" w:rsidR="00727C08" w:rsidRDefault="00727C08" w:rsidP="000B732F"/>
                      <w:p w14:paraId="1C343D7B" w14:textId="77777777" w:rsidR="00727C08" w:rsidRDefault="00727C08" w:rsidP="000B732F"/>
                      <w:p w14:paraId="1B275248" w14:textId="77777777" w:rsidR="00727C08" w:rsidRDefault="00727C08" w:rsidP="000B732F"/>
                      <w:p w14:paraId="4E8C4948" w14:textId="77777777" w:rsidR="00727C08" w:rsidRDefault="00727C08" w:rsidP="000B732F">
                        <w:pPr>
                          <w:spacing w:after="0"/>
                          <w:rPr>
                            <w:sz w:val="16"/>
                            <w:szCs w:val="16"/>
                            <w:lang w:val="en-US"/>
                          </w:rPr>
                        </w:pPr>
                        <w:r>
                          <w:rPr>
                            <w:sz w:val="16"/>
                            <w:szCs w:val="16"/>
                            <w:lang w:val="en-US"/>
                          </w:rPr>
                          <w:t>UP-</w:t>
                        </w:r>
                        <w:proofErr w:type="spellStart"/>
                        <w:r>
                          <w:rPr>
                            <w:sz w:val="16"/>
                            <w:szCs w:val="16"/>
                            <w:lang w:val="en-US"/>
                          </w:rPr>
                          <w:t>enc</w:t>
                        </w:r>
                        <w:proofErr w:type="spellEnd"/>
                        <w:r>
                          <w:rPr>
                            <w:sz w:val="16"/>
                            <w:szCs w:val="16"/>
                            <w:lang w:val="en-US"/>
                          </w:rPr>
                          <w:t>-</w:t>
                        </w:r>
                        <w:proofErr w:type="spellStart"/>
                        <w:r>
                          <w:rPr>
                            <w:sz w:val="16"/>
                            <w:szCs w:val="16"/>
                            <w:lang w:val="en-US"/>
                          </w:rPr>
                          <w:t>alg</w:t>
                        </w:r>
                        <w:proofErr w:type="spellEnd"/>
                        <w:r>
                          <w:rPr>
                            <w:sz w:val="16"/>
                            <w:szCs w:val="16"/>
                            <w:lang w:val="en-US"/>
                          </w:rPr>
                          <w:t>,</w:t>
                        </w:r>
                      </w:p>
                      <w:p w14:paraId="76E420AD" w14:textId="77777777" w:rsidR="00727C08" w:rsidRDefault="00727C08" w:rsidP="000B732F">
                        <w:pPr>
                          <w:spacing w:after="0"/>
                          <w:rPr>
                            <w:sz w:val="16"/>
                            <w:szCs w:val="16"/>
                            <w:lang w:val="en-US"/>
                          </w:rPr>
                        </w:pPr>
                        <w:proofErr w:type="spellStart"/>
                        <w:r>
                          <w:rPr>
                            <w:sz w:val="16"/>
                            <w:szCs w:val="16"/>
                            <w:lang w:val="en-US"/>
                          </w:rPr>
                          <w:t>Alg</w:t>
                        </w:r>
                        <w:proofErr w:type="spellEnd"/>
                        <w:r>
                          <w:rPr>
                            <w:sz w:val="16"/>
                            <w:szCs w:val="16"/>
                            <w:lang w:val="en-US"/>
                          </w:rPr>
                          <w:t>-ID</w:t>
                        </w:r>
                      </w:p>
                      <w:p w14:paraId="28C67EAA" w14:textId="77777777" w:rsidR="00727C08" w:rsidRDefault="00727C08" w:rsidP="000B732F">
                        <w:pPr>
                          <w:rPr>
                            <w:sz w:val="16"/>
                            <w:szCs w:val="16"/>
                            <w:lang w:val="en-US"/>
                          </w:rPr>
                        </w:pPr>
                      </w:p>
                      <w:p w14:paraId="61F6164C" w14:textId="77777777" w:rsidR="00727C08" w:rsidRDefault="00727C08" w:rsidP="000B732F"/>
                    </w:txbxContent>
                  </v:textbox>
                </v:shape>
                <v:shape id="Text Box 197" o:spid="_x0000_s1074"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38C259F2" w14:textId="77777777" w:rsidR="00727C08" w:rsidRDefault="00727C08" w:rsidP="000B732F">
                        <w:pPr>
                          <w:rPr>
                            <w:sz w:val="16"/>
                            <w:szCs w:val="16"/>
                            <w:lang w:val="sv-SE"/>
                          </w:rPr>
                        </w:pPr>
                        <w:r>
                          <w:rPr>
                            <w:rFonts w:ascii="Times New Roman" w:hAnsi="Times New Roman"/>
                            <w:b/>
                            <w:sz w:val="16"/>
                            <w:szCs w:val="16"/>
                            <w:lang w:val="sv-SE" w:eastAsia="en-US"/>
                          </w:rPr>
                          <w:t>256</w:t>
                        </w:r>
                      </w:p>
                      <w:p w14:paraId="130167D1"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37F87AAB" w14:textId="77777777" w:rsidR="00727C08" w:rsidRDefault="00727C08" w:rsidP="000B732F"/>
                      <w:p w14:paraId="5286BF5F" w14:textId="77777777" w:rsidR="00727C08" w:rsidRDefault="00727C08" w:rsidP="000B732F"/>
                      <w:p w14:paraId="166883C5" w14:textId="77777777" w:rsidR="00727C08" w:rsidRDefault="00727C08" w:rsidP="000B732F"/>
                      <w:p w14:paraId="4293D164"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3BD4C557" w14:textId="77777777" w:rsidR="00727C08" w:rsidRDefault="00727C08" w:rsidP="000B732F"/>
                      <w:p w14:paraId="6CA3768A" w14:textId="77777777" w:rsidR="00727C08" w:rsidRDefault="00727C08" w:rsidP="000B732F">
                        <w:pPr>
                          <w:rPr>
                            <w:sz w:val="16"/>
                            <w:szCs w:val="16"/>
                            <w:lang w:val="sv-SE"/>
                          </w:rPr>
                        </w:pPr>
                        <w:r>
                          <w:rPr>
                            <w:sz w:val="16"/>
                            <w:szCs w:val="16"/>
                            <w:lang w:val="sv-SE"/>
                          </w:rPr>
                          <w:t>256</w:t>
                        </w:r>
                      </w:p>
                      <w:p w14:paraId="56078777" w14:textId="77777777" w:rsidR="00727C08" w:rsidRDefault="00727C08" w:rsidP="000B732F"/>
                      <w:p w14:paraId="79E4B978" w14:textId="77777777" w:rsidR="00727C08" w:rsidRDefault="00727C08" w:rsidP="000B732F"/>
                    </w:txbxContent>
                  </v:textbox>
                </v:shape>
                <v:line id="Line 198" o:spid="_x0000_s1075"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EPOwwAAANwAAAAPAAAAZHJzL2Rvd25yZXYueG1sRE9LawIx&#10;EL4X/A9hhN5q1i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HfBDzsMAAADcAAAADwAA&#10;AAAAAAAAAAAAAAAHAgAAZHJzL2Rvd25yZXYueG1sUEsFBgAAAAADAAMAtwAAAPcCAAAAAA==&#10;">
                  <v:stroke endarrow="block"/>
                </v:line>
                <v:shape id="Text Box 199" o:spid="_x0000_s1076"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56AC173F" w14:textId="77777777" w:rsidR="00727C08" w:rsidRDefault="00727C08" w:rsidP="000B732F">
                        <w:pPr>
                          <w:rPr>
                            <w:sz w:val="16"/>
                            <w:szCs w:val="16"/>
                            <w:lang w:val="sv-SE"/>
                          </w:rPr>
                        </w:pPr>
                        <w:r>
                          <w:rPr>
                            <w:rFonts w:ascii="Times New Roman" w:hAnsi="Times New Roman"/>
                            <w:b/>
                            <w:sz w:val="16"/>
                            <w:szCs w:val="16"/>
                            <w:lang w:val="sv-SE" w:eastAsia="en-US"/>
                          </w:rPr>
                          <w:t>256</w:t>
                        </w:r>
                      </w:p>
                      <w:p w14:paraId="2304A009" w14:textId="77777777" w:rsidR="00727C08" w:rsidRDefault="00727C08" w:rsidP="000B732F"/>
                      <w:p w14:paraId="037C2C13" w14:textId="77777777" w:rsidR="00727C08" w:rsidRDefault="00727C08" w:rsidP="000B732F"/>
                      <w:p w14:paraId="4DB38E39" w14:textId="77777777" w:rsidR="00727C08" w:rsidRDefault="00727C08" w:rsidP="000B732F"/>
                    </w:txbxContent>
                  </v:textbox>
                </v:shape>
                <v:line id="Line 200" o:spid="_x0000_s1077"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">
                  <v:stroke endarrow="block"/>
                </v:line>
                <v:shape id="Freeform 201" o:spid="_x0000_s1078"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" path="m,374l,,1309,r,374e" filled="f">
                  <v:stroke startarrow="block" endarrow="block"/>
                  <v:path arrowok="t" o:connecttype="custom" o:connectlocs="0,118745;0,0;620395,0;620395,118745" o:connectangles="0,0,0,0"/>
                </v:shape>
                <v:line id="Line 202" o:spid="_x0000_s1079"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"/>
                <v:shape id="Text Box 203" o:spid="_x0000_s1080" type="#_x0000_t202" style="position:absolute;left:2609;top:20840;width:8313;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" filled="f" stroked="f">
                  <v:textbox>
                    <w:txbxContent>
                      <w:p w14:paraId="7C63F8D2" w14:textId="77777777" w:rsidR="00727C08" w:rsidRDefault="00727C08" w:rsidP="000B732F">
                        <w:pPr>
                          <w:spacing w:after="0"/>
                          <w:rPr>
                            <w:sz w:val="16"/>
                            <w:szCs w:val="16"/>
                            <w:lang w:val="pt-BR"/>
                          </w:rPr>
                        </w:pPr>
                        <w:r>
                          <w:rPr>
                            <w:rFonts w:ascii="Times New Roman" w:hAnsi="Times New Roman"/>
                            <w:b/>
                            <w:sz w:val="16"/>
                            <w:szCs w:val="16"/>
                            <w:lang w:val="pt-BR" w:eastAsia="en-US"/>
                          </w:rPr>
                          <w:t>NAS-enc-alg,</w:t>
                        </w:r>
                      </w:p>
                      <w:p w14:paraId="224D8182" w14:textId="77777777" w:rsidR="00727C08" w:rsidRDefault="00727C08" w:rsidP="000B732F">
                        <w:pPr>
                          <w:spacing w:after="0"/>
                          <w:rPr>
                            <w:sz w:val="16"/>
                            <w:szCs w:val="16"/>
                            <w:lang w:val="pt-BR"/>
                          </w:rPr>
                        </w:pPr>
                        <w:r>
                          <w:rPr>
                            <w:rFonts w:ascii="Times New Roman" w:hAnsi="Times New Roman"/>
                            <w:b/>
                            <w:sz w:val="16"/>
                            <w:szCs w:val="16"/>
                            <w:lang w:val="pt-BR" w:eastAsia="en-US"/>
                          </w:rPr>
                          <w:t>Alg-ID</w:t>
                        </w:r>
                      </w:p>
                      <w:p w14:paraId="126E1D63" w14:textId="77777777" w:rsidR="00727C08" w:rsidRDefault="00727C08" w:rsidP="000B732F">
                        <w:pPr>
                          <w:rPr>
                            <w:sz w:val="16"/>
                            <w:szCs w:val="16"/>
                            <w:lang w:val="pt-BR"/>
                          </w:rPr>
                        </w:pPr>
                      </w:p>
                      <w:p w14:paraId="256A2B8B" w14:textId="77777777" w:rsidR="00727C08" w:rsidRDefault="00727C08" w:rsidP="000B732F">
                        <w:pPr>
                          <w:rPr>
                            <w:lang w:val="pt-BR"/>
                          </w:rPr>
                        </w:pPr>
                      </w:p>
                      <w:p w14:paraId="75153F65" w14:textId="77777777" w:rsidR="00727C08" w:rsidRDefault="00727C08" w:rsidP="000B732F">
                        <w:pPr>
                          <w:rPr>
                            <w:lang w:val="pt-BR"/>
                          </w:rPr>
                        </w:pPr>
                      </w:p>
                      <w:p w14:paraId="4B2E05F8" w14:textId="77777777" w:rsidR="00727C08" w:rsidRDefault="00727C08" w:rsidP="000B732F">
                        <w:pPr>
                          <w:rPr>
                            <w:lang w:val="pt-BR"/>
                          </w:rPr>
                        </w:pPr>
                      </w:p>
                    </w:txbxContent>
                  </v:textbox>
                </v:shape>
                <v:shape id="Freeform 204" o:spid="_x0000_s1081"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" path="m561,187l561,,,e" filled="f">
                  <v:stroke startarrow="block"/>
                  <v:path arrowok="t" o:connecttype="custom" o:connectlocs="593725,118745;593725,0;0,0" o:connectangles="0,0,0"/>
                </v:shape>
                <v:shape id="Text Box 205" o:spid="_x0000_s1082" type="#_x0000_t202" style="position:absolute;left:18999;top:20847;width:8312;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14:paraId="3FA7D3BC"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NAS-</w:t>
                        </w:r>
                        <w:proofErr w:type="spellStart"/>
                        <w:r w:rsidRPr="000B732F">
                          <w:rPr>
                            <w:rFonts w:ascii="Times New Roman" w:hAnsi="Times New Roman"/>
                            <w:b/>
                            <w:sz w:val="16"/>
                            <w:szCs w:val="16"/>
                            <w:lang w:val="en-US" w:eastAsia="en-US"/>
                          </w:rPr>
                          <w:t>int</w:t>
                        </w:r>
                        <w:proofErr w:type="spellEnd"/>
                        <w:r w:rsidRPr="000B732F">
                          <w:rPr>
                            <w:rFonts w:ascii="Times New Roman" w:hAnsi="Times New Roman"/>
                            <w:b/>
                            <w:sz w:val="16"/>
                            <w:szCs w:val="16"/>
                            <w:lang w:val="en-US" w:eastAsia="en-US"/>
                          </w:rPr>
                          <w:t>-</w:t>
                        </w:r>
                        <w:proofErr w:type="spellStart"/>
                        <w:r w:rsidRPr="000B732F">
                          <w:rPr>
                            <w:rFonts w:ascii="Times New Roman" w:hAnsi="Times New Roman"/>
                            <w:b/>
                            <w:sz w:val="16"/>
                            <w:szCs w:val="16"/>
                            <w:lang w:val="en-US" w:eastAsia="en-US"/>
                          </w:rPr>
                          <w:t>alg</w:t>
                        </w:r>
                        <w:proofErr w:type="spellEnd"/>
                        <w:r w:rsidRPr="000B732F">
                          <w:rPr>
                            <w:rFonts w:ascii="Times New Roman" w:hAnsi="Times New Roman"/>
                            <w:b/>
                            <w:sz w:val="16"/>
                            <w:szCs w:val="16"/>
                            <w:lang w:val="en-US" w:eastAsia="en-US"/>
                          </w:rPr>
                          <w:t>,</w:t>
                        </w:r>
                      </w:p>
                      <w:p w14:paraId="2472A891" w14:textId="77777777" w:rsidR="00727C08" w:rsidRPr="000B732F" w:rsidRDefault="00727C08" w:rsidP="000B732F">
                        <w:pPr>
                          <w:spacing w:after="0"/>
                          <w:rPr>
                            <w:sz w:val="16"/>
                            <w:szCs w:val="16"/>
                            <w:lang w:val="en-US"/>
                          </w:rPr>
                        </w:pPr>
                        <w:proofErr w:type="spellStart"/>
                        <w:r w:rsidRPr="000B732F">
                          <w:rPr>
                            <w:rFonts w:ascii="Times New Roman" w:hAnsi="Times New Roman"/>
                            <w:b/>
                            <w:sz w:val="16"/>
                            <w:szCs w:val="16"/>
                            <w:lang w:val="en-US" w:eastAsia="en-US"/>
                          </w:rPr>
                          <w:t>Alg</w:t>
                        </w:r>
                        <w:proofErr w:type="spellEnd"/>
                        <w:r w:rsidRPr="000B732F">
                          <w:rPr>
                            <w:rFonts w:ascii="Times New Roman" w:hAnsi="Times New Roman"/>
                            <w:b/>
                            <w:sz w:val="16"/>
                            <w:szCs w:val="16"/>
                            <w:lang w:val="en-US" w:eastAsia="en-US"/>
                          </w:rPr>
                          <w:t>-ID</w:t>
                        </w:r>
                      </w:p>
                      <w:p w14:paraId="5DB99146" w14:textId="77777777" w:rsidR="00727C08" w:rsidRPr="000B732F" w:rsidRDefault="00727C08" w:rsidP="000B732F">
                        <w:pPr>
                          <w:spacing w:after="0"/>
                          <w:rPr>
                            <w:sz w:val="16"/>
                            <w:szCs w:val="16"/>
                            <w:lang w:val="en-US"/>
                          </w:rPr>
                        </w:pPr>
                      </w:p>
                      <w:p w14:paraId="33071906" w14:textId="77777777" w:rsidR="00727C08" w:rsidRDefault="00727C08" w:rsidP="000B732F">
                        <w:pPr>
                          <w:spacing w:after="0"/>
                          <w:rPr>
                            <w:sz w:val="14"/>
                            <w:szCs w:val="14"/>
                            <w:lang w:eastAsia="ja-JP"/>
                          </w:rPr>
                        </w:pPr>
                        <w:r>
                          <w:rPr>
                            <w:sz w:val="14"/>
                            <w:szCs w:val="14"/>
                          </w:rPr>
                          <w:t>Physical cell ID</w:t>
                        </w:r>
                        <w:r>
                          <w:rPr>
                            <w:sz w:val="14"/>
                            <w:szCs w:val="14"/>
                            <w:lang w:eastAsia="ja-JP"/>
                          </w:rPr>
                          <w:t>, EARFCN-DL</w:t>
                        </w:r>
                      </w:p>
                      <w:p w14:paraId="3257D8EB" w14:textId="77777777" w:rsidR="00727C08" w:rsidRDefault="00727C08" w:rsidP="000B732F">
                        <w:pPr>
                          <w:rPr>
                            <w:sz w:val="14"/>
                            <w:szCs w:val="14"/>
                          </w:rPr>
                        </w:pPr>
                      </w:p>
                      <w:p w14:paraId="6F296BC3" w14:textId="77777777" w:rsidR="00727C08" w:rsidRDefault="00727C08" w:rsidP="000B732F"/>
                      <w:p w14:paraId="2318011E" w14:textId="77777777" w:rsidR="00727C08" w:rsidRDefault="00727C08" w:rsidP="000B732F"/>
                      <w:p w14:paraId="6AEF9750" w14:textId="77777777" w:rsidR="00727C08" w:rsidRDefault="00727C08" w:rsidP="000B732F"/>
                      <w:p w14:paraId="048CD9D8" w14:textId="77777777" w:rsidR="00727C08" w:rsidRDefault="00727C08" w:rsidP="000B732F"/>
                    </w:txbxContent>
                  </v:textbox>
                </v:shape>
                <v:line id="Line 206" o:spid="_x0000_s1083"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">
                  <v:stroke endarrow="block"/>
                </v:line>
                <v:shape id="Text Box 207" o:spid="_x0000_s1084"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" filled="f" stroked="f">
                  <v:textbox>
                    <w:txbxContent>
                      <w:p w14:paraId="2A8DD7A9" w14:textId="77777777" w:rsidR="00727C08" w:rsidRDefault="00727C08" w:rsidP="000B732F">
                        <w:pPr>
                          <w:spacing w:after="0"/>
                          <w:rPr>
                            <w:sz w:val="16"/>
                            <w:szCs w:val="16"/>
                            <w:lang w:val="sv-SE"/>
                          </w:rPr>
                        </w:pPr>
                        <w:r>
                          <w:rPr>
                            <w:rFonts w:ascii="Times New Roman" w:hAnsi="Times New Roman"/>
                            <w:b/>
                            <w:sz w:val="16"/>
                            <w:szCs w:val="16"/>
                            <w:lang w:val="sv-SE" w:eastAsia="en-US"/>
                          </w:rPr>
                          <w:t>NAS UPLINK COUNT</w:t>
                        </w:r>
                      </w:p>
                      <w:p w14:paraId="1E973DF9" w14:textId="77777777" w:rsidR="00727C08" w:rsidRDefault="00727C08" w:rsidP="000B732F"/>
                      <w:p w14:paraId="2B312930" w14:textId="77777777" w:rsidR="00727C08" w:rsidRDefault="00727C08" w:rsidP="000B732F">
                        <w:pPr>
                          <w:rPr>
                            <w:lang w:val="sv-SE"/>
                          </w:rPr>
                        </w:pPr>
                        <w:proofErr w:type="spellStart"/>
                        <w:r>
                          <w:rPr>
                            <w:lang w:val="sv-SE"/>
                          </w:rPr>
                          <w:t>K</w:t>
                        </w:r>
                        <w:r>
                          <w:rPr>
                            <w:vertAlign w:val="subscript"/>
                            <w:lang w:val="sv-SE"/>
                          </w:rPr>
                          <w:t>eNB</w:t>
                        </w:r>
                        <w:proofErr w:type="spellEnd"/>
                        <w:r>
                          <w:rPr>
                            <w:lang w:val="sv-SE"/>
                          </w:rPr>
                          <w:t>*</w:t>
                        </w:r>
                      </w:p>
                      <w:p w14:paraId="1805E4F7" w14:textId="77777777" w:rsidR="00727C08" w:rsidRDefault="00727C08" w:rsidP="000B732F"/>
                      <w:p w14:paraId="352D98FE" w14:textId="77777777" w:rsidR="00727C08" w:rsidRDefault="00727C08" w:rsidP="000B732F">
                        <w:pPr>
                          <w:rPr>
                            <w:sz w:val="16"/>
                            <w:szCs w:val="16"/>
                            <w:lang w:val="sv-SE"/>
                          </w:rPr>
                        </w:pPr>
                        <w:r>
                          <w:rPr>
                            <w:sz w:val="16"/>
                            <w:szCs w:val="16"/>
                            <w:lang w:val="sv-SE"/>
                          </w:rPr>
                          <w:t>256</w:t>
                        </w:r>
                      </w:p>
                      <w:p w14:paraId="31532A22" w14:textId="77777777" w:rsidR="00727C08" w:rsidRDefault="00727C08" w:rsidP="000B732F"/>
                      <w:p w14:paraId="5E84165E" w14:textId="77777777" w:rsidR="00727C08" w:rsidRDefault="00727C08" w:rsidP="000B732F">
                        <w:pPr>
                          <w:rPr>
                            <w:sz w:val="16"/>
                            <w:szCs w:val="16"/>
                            <w:lang w:val="sv-SE"/>
                          </w:rPr>
                        </w:pPr>
                        <w:r>
                          <w:rPr>
                            <w:sz w:val="16"/>
                            <w:szCs w:val="16"/>
                            <w:lang w:val="sv-SE"/>
                          </w:rPr>
                          <w:t>256</w:t>
                        </w:r>
                      </w:p>
                      <w:p w14:paraId="0C5B00F3" w14:textId="77777777" w:rsidR="00727C08" w:rsidRDefault="00727C08" w:rsidP="000B732F"/>
                      <w:p w14:paraId="1A4013DD" w14:textId="77777777" w:rsidR="00727C08" w:rsidRDefault="00727C08" w:rsidP="000B732F">
                        <w:pPr>
                          <w:rPr>
                            <w:lang w:val="sv-SE"/>
                          </w:rPr>
                        </w:pPr>
                        <w:proofErr w:type="spellStart"/>
                        <w:r>
                          <w:rPr>
                            <w:lang w:val="sv-SE"/>
                          </w:rPr>
                          <w:t>nc</w:t>
                        </w:r>
                        <w:proofErr w:type="spellEnd"/>
                      </w:p>
                      <w:p w14:paraId="2746D7DC" w14:textId="77777777" w:rsidR="00727C08" w:rsidRDefault="00727C08" w:rsidP="000B732F"/>
                    </w:txbxContent>
                  </v:textbox>
                </v:shape>
                <v:shape id="Freeform 208" o:spid="_x0000_s1085"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" path="m,374r935,l935,r187,e" filled="f">
                  <v:stroke endarrow="block"/>
                  <v:path arrowok="t" o:connecttype="custom" o:connectlocs="0,237490;593725,237490;593725,0;712470,0" o:connectangles="0,0,0,0"/>
                </v:shape>
                <v:shape id="Freeform 209" o:spid="_x0000_s1086"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" path="m561,187l561,,,e" filled="f">
                  <v:stroke startarrow="block"/>
                  <v:path arrowok="t" o:connecttype="custom" o:connectlocs="712470,359410;712470,0;0,0" o:connectangles="0,0,0"/>
                </v:shape>
                <v:shape id="AutoShape 210" o:spid="_x0000_s1087"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11" o:spid="_x0000_s1088"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63D3CCD7" w14:textId="77777777" w:rsidR="00727C08" w:rsidRDefault="00727C08" w:rsidP="000B732F">
                        <w:pPr>
                          <w:rPr>
                            <w:lang w:val="sv-SE"/>
                          </w:rPr>
                        </w:pPr>
                        <w:r>
                          <w:rPr>
                            <w:rFonts w:ascii="Times New Roman" w:hAnsi="Times New Roman"/>
                            <w:b/>
                            <w:lang w:val="sv-SE" w:eastAsia="en-US"/>
                          </w:rPr>
                          <w:t>KDF</w:t>
                        </w:r>
                      </w:p>
                      <w:p w14:paraId="4F663D9B" w14:textId="77777777" w:rsidR="00727C08" w:rsidRDefault="00727C08" w:rsidP="000B732F">
                        <w:pPr>
                          <w:rPr>
                            <w:lang w:val="sv-SE"/>
                          </w:rPr>
                        </w:pPr>
                        <w:r>
                          <w:rPr>
                            <w:rFonts w:ascii="Times New Roman" w:hAnsi="Times New Roman"/>
                            <w:b/>
                            <w:lang w:val="sv-SE" w:eastAsia="en-US"/>
                          </w:rPr>
                          <w:t>KDF</w:t>
                        </w:r>
                      </w:p>
                      <w:p w14:paraId="2056338F" w14:textId="77777777" w:rsidR="00727C08" w:rsidRDefault="00727C08" w:rsidP="000B732F"/>
                      <w:p w14:paraId="2604BD08" w14:textId="77777777" w:rsidR="00727C08" w:rsidRDefault="00727C08" w:rsidP="000B732F"/>
                      <w:p w14:paraId="1ED4ABB5" w14:textId="77777777" w:rsidR="00727C08" w:rsidRDefault="00727C08" w:rsidP="000B732F"/>
                      <w:p w14:paraId="5FCC0363" w14:textId="77777777" w:rsidR="00727C08" w:rsidRDefault="00727C08" w:rsidP="000B732F"/>
                    </w:txbxContent>
                  </v:textbox>
                </v:shape>
                <v:shape id="AutoShape 212" o:spid="_x0000_s1089"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13" o:spid="_x0000_s1090"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30AAD57E" w14:textId="77777777" w:rsidR="00727C08" w:rsidRDefault="00727C08" w:rsidP="000B732F">
                        <w:pPr>
                          <w:rPr>
                            <w:lang w:val="sv-SE"/>
                          </w:rPr>
                        </w:pPr>
                        <w:r>
                          <w:rPr>
                            <w:rFonts w:ascii="Times New Roman" w:hAnsi="Times New Roman"/>
                            <w:b/>
                            <w:lang w:val="sv-SE" w:eastAsia="en-US"/>
                          </w:rPr>
                          <w:t>KDF</w:t>
                        </w:r>
                      </w:p>
                      <w:p w14:paraId="24CD0529" w14:textId="77777777" w:rsidR="00727C08" w:rsidRDefault="00727C08" w:rsidP="000B732F">
                        <w:pPr>
                          <w:rPr>
                            <w:sz w:val="16"/>
                            <w:szCs w:val="16"/>
                            <w:lang w:val="sv-SE"/>
                          </w:rPr>
                        </w:pPr>
                        <w:r>
                          <w:rPr>
                            <w:sz w:val="16"/>
                            <w:szCs w:val="16"/>
                            <w:lang w:val="sv-SE"/>
                          </w:rPr>
                          <w:t>256</w:t>
                        </w:r>
                      </w:p>
                      <w:p w14:paraId="684BCD2F" w14:textId="77777777" w:rsidR="00727C08" w:rsidRDefault="00727C08" w:rsidP="000B732F"/>
                      <w:p w14:paraId="3F0B755E" w14:textId="77777777" w:rsidR="00727C08" w:rsidRDefault="00727C08" w:rsidP="000B732F"/>
                      <w:p w14:paraId="35A26334"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31C48361" w14:textId="77777777" w:rsidR="00727C08" w:rsidRDefault="00727C08" w:rsidP="000B732F"/>
                      <w:p w14:paraId="5AF0F0A3" w14:textId="77777777" w:rsidR="00727C08" w:rsidRDefault="00727C08" w:rsidP="000B732F"/>
                      <w:p w14:paraId="684C733B" w14:textId="77777777" w:rsidR="00727C08" w:rsidRDefault="00727C08" w:rsidP="000B732F">
                        <w:pPr>
                          <w:rPr>
                            <w:sz w:val="16"/>
                            <w:szCs w:val="16"/>
                            <w:lang w:val="sv-SE"/>
                          </w:rPr>
                        </w:pPr>
                        <w:r>
                          <w:rPr>
                            <w:sz w:val="16"/>
                            <w:szCs w:val="16"/>
                            <w:lang w:val="sv-SE"/>
                          </w:rPr>
                          <w:t>256</w:t>
                        </w:r>
                      </w:p>
                      <w:p w14:paraId="57ED8C5A" w14:textId="77777777" w:rsidR="00727C08" w:rsidRDefault="00727C08" w:rsidP="000B732F"/>
                      <w:p w14:paraId="4F2E4471" w14:textId="77777777" w:rsidR="00727C08" w:rsidRDefault="00727C08" w:rsidP="000B732F"/>
                    </w:txbxContent>
                  </v:textbox>
                </v:shape>
                <v:shape id="Text Box 214" o:spid="_x0000_s1091"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">
                  <v:textbox>
                    <w:txbxContent>
                      <w:p w14:paraId="3D048488" w14:textId="77777777" w:rsidR="00727C08" w:rsidRDefault="00727C08" w:rsidP="000B732F">
                        <w:pPr>
                          <w:spacing w:after="0"/>
                          <w:rPr>
                            <w:lang w:val="sv-SE"/>
                          </w:rPr>
                        </w:pPr>
                      </w:p>
                      <w:p w14:paraId="715D3B4E" w14:textId="77777777" w:rsidR="00727C08" w:rsidRDefault="00727C08" w:rsidP="000B732F"/>
                      <w:p w14:paraId="20B920BD" w14:textId="77777777" w:rsidR="00727C08" w:rsidRDefault="00727C08" w:rsidP="000B732F"/>
                      <w:p w14:paraId="7929C0CF"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51D6B059" w14:textId="77777777" w:rsidR="00727C08" w:rsidRDefault="00727C08" w:rsidP="000B732F"/>
                      <w:p w14:paraId="34381695" w14:textId="77777777" w:rsidR="00727C08" w:rsidRDefault="00727C08" w:rsidP="000B732F"/>
                    </w:txbxContent>
                  </v:textbox>
                </v:shape>
                <v:shape id="Text Box 215" o:spid="_x0000_s1092"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" fillcolor="silver">
                  <v:textbox>
                    <w:txbxContent>
                      <w:p w14:paraId="66C71A35"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UPenc</w:t>
                        </w:r>
                        <w:proofErr w:type="spellEnd"/>
                      </w:p>
                      <w:p w14:paraId="7F45596A" w14:textId="77777777" w:rsidR="00727C08" w:rsidRDefault="00727C08" w:rsidP="000B732F"/>
                      <w:p w14:paraId="22842282" w14:textId="77777777" w:rsidR="00727C08" w:rsidRDefault="00727C08" w:rsidP="000B732F"/>
                      <w:p w14:paraId="422C9763" w14:textId="77777777" w:rsidR="00727C08" w:rsidRDefault="00727C08" w:rsidP="000B732F"/>
                    </w:txbxContent>
                  </v:textbox>
                </v:shape>
                <v:shape id="Text Box 216" o:spid="_x0000_s1093"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" fillcolor="silver">
                  <v:textbox>
                    <w:txbxContent>
                      <w:p w14:paraId="43B899B7"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RRCint</w:t>
                        </w:r>
                        <w:proofErr w:type="spellEnd"/>
                      </w:p>
                      <w:p w14:paraId="1BEDD8C6" w14:textId="77777777" w:rsidR="00727C08" w:rsidRDefault="00727C08" w:rsidP="000B732F"/>
                      <w:p w14:paraId="0EA1EEDC" w14:textId="77777777" w:rsidR="00727C08" w:rsidRDefault="00727C08" w:rsidP="000B732F">
                        <w:pPr>
                          <w:rPr>
                            <w:sz w:val="16"/>
                            <w:szCs w:val="16"/>
                            <w:lang w:val="sv-SE"/>
                          </w:rPr>
                        </w:pPr>
                        <w:r>
                          <w:rPr>
                            <w:sz w:val="16"/>
                            <w:szCs w:val="16"/>
                            <w:lang w:val="sv-SE"/>
                          </w:rPr>
                          <w:t>12128</w:t>
                        </w:r>
                      </w:p>
                      <w:p w14:paraId="755539F9" w14:textId="77777777" w:rsidR="00727C08" w:rsidRDefault="00727C08" w:rsidP="000B732F"/>
                      <w:p w14:paraId="619DED4E" w14:textId="77777777" w:rsidR="00727C08" w:rsidRDefault="00727C08" w:rsidP="000B732F">
                        <w:pPr>
                          <w:rPr>
                            <w:sz w:val="16"/>
                            <w:szCs w:val="16"/>
                            <w:lang w:val="sv-SE"/>
                          </w:rPr>
                        </w:pPr>
                        <w:r>
                          <w:rPr>
                            <w:sz w:val="16"/>
                            <w:szCs w:val="16"/>
                            <w:lang w:val="sv-SE"/>
                          </w:rPr>
                          <w:t>256</w:t>
                        </w:r>
                      </w:p>
                      <w:p w14:paraId="02A5C040" w14:textId="77777777" w:rsidR="00727C08" w:rsidRDefault="00727C08" w:rsidP="000B732F"/>
                      <w:p w14:paraId="2BCD14D8" w14:textId="77777777" w:rsidR="00727C08" w:rsidRDefault="00727C08" w:rsidP="000B732F">
                        <w:pPr>
                          <w:rPr>
                            <w:lang w:val="sv-SE"/>
                          </w:rPr>
                        </w:pPr>
                        <w:proofErr w:type="spellStart"/>
                        <w:r>
                          <w:rPr>
                            <w:lang w:val="sv-SE"/>
                          </w:rPr>
                          <w:t>Trunc</w:t>
                        </w:r>
                        <w:proofErr w:type="spellEnd"/>
                      </w:p>
                      <w:p w14:paraId="75A561C8" w14:textId="77777777" w:rsidR="00727C08" w:rsidRDefault="00727C08" w:rsidP="000B732F"/>
                    </w:txbxContent>
                  </v:textbox>
                </v:shape>
                <v:shape id="Text Box 217" o:spid="_x0000_s1094"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">
                  <v:textbox>
                    <w:txbxContent>
                      <w:p w14:paraId="64A53927" w14:textId="77777777" w:rsidR="00727C08" w:rsidRDefault="00727C08" w:rsidP="000B732F">
                        <w:pPr>
                          <w:spacing w:after="0"/>
                          <w:rPr>
                            <w:lang w:val="sv-SE"/>
                          </w:rPr>
                        </w:pPr>
                      </w:p>
                      <w:p w14:paraId="318E84FB" w14:textId="77777777" w:rsidR="00727C08" w:rsidRDefault="00727C08" w:rsidP="000B732F"/>
                      <w:p w14:paraId="439055AB" w14:textId="77777777" w:rsidR="00727C08" w:rsidRDefault="00727C08" w:rsidP="000B732F"/>
                      <w:p w14:paraId="13335BB6" w14:textId="77777777" w:rsidR="00727C08" w:rsidRDefault="00727C08" w:rsidP="000B732F">
                        <w:pPr>
                          <w:rPr>
                            <w:sz w:val="16"/>
                            <w:szCs w:val="16"/>
                            <w:lang w:val="sv-SE"/>
                          </w:rPr>
                        </w:pPr>
                        <w:r>
                          <w:rPr>
                            <w:sz w:val="16"/>
                            <w:szCs w:val="16"/>
                            <w:lang w:val="sv-SE"/>
                          </w:rPr>
                          <w:t>256</w:t>
                        </w:r>
                      </w:p>
                      <w:p w14:paraId="34521FBF" w14:textId="77777777" w:rsidR="00727C08" w:rsidRDefault="00727C08" w:rsidP="000B732F"/>
                      <w:p w14:paraId="4D98B8EE" w14:textId="77777777" w:rsidR="00727C08" w:rsidRDefault="00727C08" w:rsidP="000B732F"/>
                    </w:txbxContent>
                  </v:textbox>
                </v:shape>
                <v:shape id="Text Box 218" o:spid="_x0000_s1095"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D0SwwAAANwAAAAPAAAAZHJzL2Rvd25yZXYueG1sRI9Bi8Iw&#10;FITvwv6H8Bb2pqki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BVw9EsMAAADcAAAADwAA&#10;AAAAAAAAAAAAAAAHAgAAZHJzL2Rvd25yZXYueG1sUEsFBgAAAAADAAMAtwAAAPcCAAAAAA==&#10;" fillcolor="silver">
                  <v:textbox>
                    <w:txbxContent>
                      <w:p w14:paraId="76FB546E"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UPenc</w:t>
                        </w:r>
                        <w:proofErr w:type="spellEnd"/>
                      </w:p>
                      <w:p w14:paraId="22E2F53A" w14:textId="77777777" w:rsidR="00727C08" w:rsidRDefault="00727C08" w:rsidP="000B732F"/>
                      <w:p w14:paraId="77E66FE2" w14:textId="77777777" w:rsidR="00727C08" w:rsidRDefault="00727C08" w:rsidP="000B732F"/>
                      <w:p w14:paraId="5E5F2BAF" w14:textId="77777777" w:rsidR="00727C08" w:rsidRDefault="00727C08" w:rsidP="000B732F">
                        <w:pPr>
                          <w:rPr>
                            <w:sz w:val="16"/>
                            <w:szCs w:val="16"/>
                            <w:lang w:val="sv-SE"/>
                          </w:rPr>
                        </w:pPr>
                        <w:r>
                          <w:rPr>
                            <w:sz w:val="16"/>
                            <w:szCs w:val="16"/>
                            <w:lang w:val="sv-SE"/>
                          </w:rPr>
                          <w:t>256</w:t>
                        </w:r>
                      </w:p>
                      <w:p w14:paraId="041BB8B6" w14:textId="77777777" w:rsidR="00727C08" w:rsidRDefault="00727C08" w:rsidP="000B732F"/>
                      <w:p w14:paraId="3689D351" w14:textId="77777777" w:rsidR="00727C08" w:rsidRDefault="00727C08" w:rsidP="000B732F">
                        <w:pPr>
                          <w:ind w:leftChars="-71" w:left="-142"/>
                          <w:jc w:val="center"/>
                          <w:rPr>
                            <w:vertAlign w:val="subscript"/>
                            <w:lang w:val="sv-SE" w:eastAsia="ja-JP"/>
                          </w:rPr>
                        </w:pPr>
                        <w:r>
                          <w:rPr>
                            <w:lang w:val="sv-SE" w:eastAsia="ja-JP"/>
                          </w:rPr>
                          <w:t>NH</w:t>
                        </w:r>
                      </w:p>
                      <w:p w14:paraId="607CA2EA" w14:textId="77777777" w:rsidR="00727C08" w:rsidRDefault="00727C08" w:rsidP="000B732F"/>
                      <w:p w14:paraId="2882D8B4" w14:textId="77777777" w:rsidR="00727C08" w:rsidRDefault="00727C08" w:rsidP="000B732F">
                        <w:pPr>
                          <w:rPr>
                            <w:lang w:val="sv-SE"/>
                          </w:rPr>
                        </w:pPr>
                        <w:r>
                          <w:rPr>
                            <w:lang w:val="sv-SE"/>
                          </w:rPr>
                          <w:t>KDF</w:t>
                        </w:r>
                      </w:p>
                      <w:p w14:paraId="3EC0483C" w14:textId="77777777" w:rsidR="00727C08" w:rsidRDefault="00727C08" w:rsidP="000B732F"/>
                      <w:p w14:paraId="719FED47" w14:textId="77777777" w:rsidR="00727C08" w:rsidRDefault="00727C08" w:rsidP="000B732F"/>
                      <w:p w14:paraId="1F5EA193" w14:textId="77777777" w:rsidR="00727C08" w:rsidRDefault="00727C08" w:rsidP="000B732F"/>
                    </w:txbxContent>
                  </v:textbox>
                </v:shape>
                <v:shape id="Text Box 219" o:spid="_x0000_s1096"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JiJwwAAANwAAAAPAAAAZHJzL2Rvd25yZXYueG1sRI9Bi8Iw&#10;FITvwv6H8Bb2pqmC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ahCYicMAAADcAAAADwAA&#10;AAAAAAAAAAAAAAAHAgAAZHJzL2Rvd25yZXYueG1sUEsFBgAAAAADAAMAtwAAAPcCAAAAAA==&#10;" fillcolor="silver">
                  <v:textbox>
                    <w:txbxContent>
                      <w:p w14:paraId="0C6943B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RRCint</w:t>
                        </w:r>
                        <w:proofErr w:type="spellEnd"/>
                      </w:p>
                      <w:p w14:paraId="3D57AFFA" w14:textId="77777777" w:rsidR="00727C08" w:rsidRDefault="00727C08" w:rsidP="000B732F"/>
                      <w:p w14:paraId="6806E442" w14:textId="77777777" w:rsidR="00727C08" w:rsidRDefault="00727C08" w:rsidP="000B732F"/>
                      <w:p w14:paraId="6B6F9B08" w14:textId="77777777" w:rsidR="00727C08" w:rsidRDefault="00727C08" w:rsidP="000B732F"/>
                    </w:txbxContent>
                  </v:textbox>
                </v:shape>
                <v:shape id="AutoShape 220" o:spid="_x0000_s1097"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21" o:spid="_x0000_s1098"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39B60B1"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6AD93798" w14:textId="77777777" w:rsidR="00727C08" w:rsidRDefault="00727C08" w:rsidP="000B732F"/>
                      <w:p w14:paraId="2A36C57F" w14:textId="77777777" w:rsidR="00727C08" w:rsidRDefault="00727C08" w:rsidP="000B732F"/>
                      <w:p w14:paraId="1243559B" w14:textId="77777777" w:rsidR="00727C08" w:rsidRDefault="00727C08" w:rsidP="000B732F"/>
                    </w:txbxContent>
                  </v:textbox>
                </v:shape>
                <v:shape id="AutoShape 222" o:spid="_x0000_s1099"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23" o:spid="_x0000_s1100"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3C37E530"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47604006" w14:textId="77777777" w:rsidR="00727C08" w:rsidRDefault="00727C08" w:rsidP="000B732F"/>
                      <w:p w14:paraId="5284FAFF" w14:textId="77777777" w:rsidR="00727C08" w:rsidRDefault="00727C08" w:rsidP="000B732F">
                        <w:pPr>
                          <w:rPr>
                            <w:lang w:val="sv-SE"/>
                          </w:rPr>
                        </w:pPr>
                        <w:r>
                          <w:rPr>
                            <w:lang w:val="sv-SE"/>
                          </w:rPr>
                          <w:t>KDF</w:t>
                        </w:r>
                      </w:p>
                      <w:p w14:paraId="529DFA27" w14:textId="77777777" w:rsidR="00727C08" w:rsidRDefault="00727C08" w:rsidP="000B732F"/>
                      <w:p w14:paraId="11928B21" w14:textId="77777777" w:rsidR="00727C08" w:rsidRDefault="00727C08" w:rsidP="000B732F"/>
                      <w:p w14:paraId="3DF0261D" w14:textId="77777777" w:rsidR="00727C08" w:rsidRDefault="00727C08" w:rsidP="000B732F"/>
                      <w:p w14:paraId="40F2F80F" w14:textId="77777777" w:rsidR="00727C08" w:rsidRDefault="00727C08" w:rsidP="000B732F"/>
                      <w:p w14:paraId="442322E7" w14:textId="77777777" w:rsidR="00727C08" w:rsidRDefault="00727C08" w:rsidP="000B732F"/>
                      <w:p w14:paraId="12FECE63" w14:textId="77777777" w:rsidR="00727C08" w:rsidRDefault="00727C08" w:rsidP="000B732F"/>
                      <w:p w14:paraId="544076F8" w14:textId="77777777" w:rsidR="00727C08" w:rsidRDefault="00727C08" w:rsidP="000B732F"/>
                      <w:p w14:paraId="4820DB1D" w14:textId="77777777" w:rsidR="00727C08" w:rsidRDefault="00727C08" w:rsidP="000B732F">
                        <w:pPr>
                          <w:rPr>
                            <w:vertAlign w:val="subscript"/>
                            <w:lang w:val="en-US"/>
                          </w:rPr>
                        </w:pPr>
                        <w:proofErr w:type="spellStart"/>
                        <w:r>
                          <w:rPr>
                            <w:lang w:val="en-US"/>
                          </w:rPr>
                          <w:t>K</w:t>
                        </w:r>
                        <w:r>
                          <w:rPr>
                            <w:vertAlign w:val="subscript"/>
                            <w:lang w:val="en-US"/>
                          </w:rPr>
                          <w:t>UPenc</w:t>
                        </w:r>
                        <w:proofErr w:type="spellEnd"/>
                      </w:p>
                      <w:p w14:paraId="2F82CB44" w14:textId="77777777" w:rsidR="00727C08" w:rsidRDefault="00727C08" w:rsidP="000B732F"/>
                      <w:p w14:paraId="47BCC07A" w14:textId="77777777" w:rsidR="00727C08" w:rsidRDefault="00727C08" w:rsidP="000B732F"/>
                      <w:p w14:paraId="2F30DAD1" w14:textId="77777777" w:rsidR="00727C08" w:rsidRDefault="00727C08" w:rsidP="000B732F"/>
                      <w:p w14:paraId="00475D3F" w14:textId="77777777" w:rsidR="00727C08" w:rsidRDefault="00727C08" w:rsidP="000B732F"/>
                    </w:txbxContent>
                  </v:textbox>
                </v:shape>
                <v:shape id="Text Box 224" o:spid="_x0000_s1101"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4CD0DAC8" w14:textId="77777777" w:rsidR="00727C08" w:rsidRDefault="00727C08" w:rsidP="000B732F">
                        <w:pPr>
                          <w:rPr>
                            <w:sz w:val="16"/>
                            <w:szCs w:val="16"/>
                            <w:lang w:val="sv-SE"/>
                          </w:rPr>
                        </w:pPr>
                        <w:r>
                          <w:rPr>
                            <w:rFonts w:ascii="Times New Roman" w:hAnsi="Times New Roman"/>
                            <w:b/>
                            <w:sz w:val="16"/>
                            <w:szCs w:val="16"/>
                            <w:lang w:val="sv-SE" w:eastAsia="en-US"/>
                          </w:rPr>
                          <w:t>256</w:t>
                        </w:r>
                      </w:p>
                      <w:p w14:paraId="0365FA89" w14:textId="77777777" w:rsidR="00727C08" w:rsidRDefault="00727C08" w:rsidP="000B732F"/>
                      <w:p w14:paraId="7A490D64" w14:textId="77777777" w:rsidR="00727C08" w:rsidRDefault="00727C08" w:rsidP="000B732F"/>
                      <w:p w14:paraId="5F93BB4C" w14:textId="77777777" w:rsidR="00727C08" w:rsidRDefault="00727C08" w:rsidP="000B732F">
                        <w:pPr>
                          <w:rPr>
                            <w:lang w:val="sv-SE"/>
                          </w:rPr>
                        </w:pPr>
                        <w:proofErr w:type="spellStart"/>
                        <w:r>
                          <w:rPr>
                            <w:lang w:val="sv-SE"/>
                          </w:rPr>
                          <w:t>Trunc</w:t>
                        </w:r>
                        <w:proofErr w:type="spellEnd"/>
                      </w:p>
                      <w:p w14:paraId="41854A1F" w14:textId="77777777" w:rsidR="00727C08" w:rsidRDefault="00727C08" w:rsidP="000B732F"/>
                      <w:p w14:paraId="3179563D" w14:textId="77777777" w:rsidR="00727C08" w:rsidRDefault="00727C08" w:rsidP="000B732F"/>
                      <w:p w14:paraId="16EE26DF" w14:textId="77777777" w:rsidR="00727C08" w:rsidRDefault="00727C08" w:rsidP="000B732F"/>
                      <w:p w14:paraId="49560224" w14:textId="77777777" w:rsidR="00727C08" w:rsidRDefault="00727C08" w:rsidP="000B732F"/>
                    </w:txbxContent>
                  </v:textbox>
                </v:shape>
                <v:shape id="Text Box 225" o:spid="_x0000_s1102"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039D03B6" w14:textId="77777777" w:rsidR="00727C08" w:rsidRDefault="00727C08" w:rsidP="000B732F">
                        <w:pPr>
                          <w:rPr>
                            <w:sz w:val="16"/>
                            <w:szCs w:val="16"/>
                            <w:lang w:val="sv-SE"/>
                          </w:rPr>
                        </w:pPr>
                        <w:r>
                          <w:rPr>
                            <w:rFonts w:ascii="Times New Roman" w:hAnsi="Times New Roman"/>
                            <w:b/>
                            <w:sz w:val="16"/>
                            <w:szCs w:val="16"/>
                            <w:lang w:val="sv-SE" w:eastAsia="en-US"/>
                          </w:rPr>
                          <w:t>256</w:t>
                        </w:r>
                      </w:p>
                      <w:p w14:paraId="39A40E6C" w14:textId="77777777" w:rsidR="00727C08" w:rsidRDefault="00727C08" w:rsidP="000B732F"/>
                      <w:p w14:paraId="65CA0CA4" w14:textId="77777777" w:rsidR="00727C08" w:rsidRDefault="00727C08" w:rsidP="000B732F"/>
                      <w:p w14:paraId="1353CD64" w14:textId="77777777" w:rsidR="00727C08" w:rsidRDefault="00727C08" w:rsidP="000B732F"/>
                      <w:p w14:paraId="10FB38B1" w14:textId="77777777" w:rsidR="00727C08" w:rsidRDefault="00727C08" w:rsidP="000B732F"/>
                      <w:p w14:paraId="10BA9D18" w14:textId="77777777" w:rsidR="00727C08" w:rsidRDefault="00727C08" w:rsidP="000B732F">
                        <w:pPr>
                          <w:rPr>
                            <w:sz w:val="16"/>
                            <w:szCs w:val="16"/>
                            <w:lang w:val="sv-SE"/>
                          </w:rPr>
                        </w:pPr>
                        <w:r>
                          <w:rPr>
                            <w:sz w:val="16"/>
                            <w:szCs w:val="16"/>
                            <w:lang w:val="sv-SE"/>
                          </w:rPr>
                          <w:t>256</w:t>
                        </w:r>
                      </w:p>
                      <w:p w14:paraId="62295D6F" w14:textId="77777777" w:rsidR="00727C08" w:rsidRDefault="00727C08" w:rsidP="000B732F"/>
                      <w:p w14:paraId="67F2629C" w14:textId="77777777" w:rsidR="00727C08" w:rsidRDefault="00727C08" w:rsidP="000B732F"/>
                      <w:p w14:paraId="58BDDB1A" w14:textId="77777777" w:rsidR="00727C08" w:rsidRDefault="00727C08" w:rsidP="000B732F"/>
                      <w:p w14:paraId="068B6BE3" w14:textId="77777777" w:rsidR="00727C08" w:rsidRDefault="00727C08" w:rsidP="000B732F"/>
                      <w:p w14:paraId="2DB6851C" w14:textId="77777777" w:rsidR="00727C08" w:rsidRDefault="00727C08" w:rsidP="000B732F"/>
                    </w:txbxContent>
                  </v:textbox>
                </v:shape>
                <v:shape id="Text Box 226" o:spid="_x0000_s1103"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4E1D4C00" w14:textId="77777777" w:rsidR="00727C08" w:rsidRDefault="00727C08" w:rsidP="000B732F">
                        <w:pPr>
                          <w:rPr>
                            <w:sz w:val="16"/>
                            <w:szCs w:val="16"/>
                            <w:lang w:val="sv-SE"/>
                          </w:rPr>
                        </w:pPr>
                        <w:r>
                          <w:rPr>
                            <w:rFonts w:ascii="Times New Roman" w:hAnsi="Times New Roman"/>
                            <w:b/>
                            <w:sz w:val="16"/>
                            <w:szCs w:val="16"/>
                            <w:lang w:val="sv-SE" w:eastAsia="en-US"/>
                          </w:rPr>
                          <w:t>128</w:t>
                        </w:r>
                      </w:p>
                      <w:p w14:paraId="54F98B1E" w14:textId="77777777" w:rsidR="00727C08" w:rsidRDefault="00727C08" w:rsidP="000B732F"/>
                      <w:p w14:paraId="045AE60D" w14:textId="77777777" w:rsidR="00727C08" w:rsidRDefault="00727C08" w:rsidP="000B732F"/>
                      <w:p w14:paraId="2E3846A2" w14:textId="77777777" w:rsidR="00727C08" w:rsidRDefault="00727C08" w:rsidP="000B732F"/>
                    </w:txbxContent>
                  </v:textbox>
                </v:shape>
                <v:shape id="Text Box 227" o:spid="_x0000_s1104"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" filled="f" stroked="f">
                  <v:textbox>
                    <w:txbxContent>
                      <w:p w14:paraId="3FFA7A63" w14:textId="77777777" w:rsidR="00727C08" w:rsidRDefault="00727C08" w:rsidP="000B732F">
                        <w:pPr>
                          <w:rPr>
                            <w:sz w:val="16"/>
                            <w:szCs w:val="16"/>
                            <w:lang w:val="sv-SE"/>
                          </w:rPr>
                        </w:pPr>
                        <w:r>
                          <w:rPr>
                            <w:rFonts w:ascii="Times New Roman" w:hAnsi="Times New Roman"/>
                            <w:b/>
                            <w:sz w:val="16"/>
                            <w:szCs w:val="16"/>
                            <w:lang w:val="sv-SE" w:eastAsia="en-US"/>
                          </w:rPr>
                          <w:t>128</w:t>
                        </w:r>
                      </w:p>
                      <w:p w14:paraId="0735F106" w14:textId="77777777" w:rsidR="00727C08" w:rsidRDefault="00727C08" w:rsidP="000B732F"/>
                      <w:p w14:paraId="3B6C2A7A" w14:textId="77777777" w:rsidR="00727C08" w:rsidRDefault="00727C08" w:rsidP="000B732F"/>
                      <w:p w14:paraId="3FA6661C" w14:textId="77777777" w:rsidR="00727C08" w:rsidRDefault="00727C08" w:rsidP="000B732F">
                        <w:pPr>
                          <w:rPr>
                            <w:sz w:val="16"/>
                            <w:szCs w:val="16"/>
                            <w:lang w:val="sv-SE"/>
                          </w:rPr>
                        </w:pPr>
                        <w:r>
                          <w:rPr>
                            <w:sz w:val="16"/>
                            <w:szCs w:val="16"/>
                            <w:lang w:val="sv-SE"/>
                          </w:rPr>
                          <w:t>256</w:t>
                        </w:r>
                      </w:p>
                      <w:p w14:paraId="6DA80734" w14:textId="77777777" w:rsidR="00727C08" w:rsidRDefault="00727C08" w:rsidP="000B732F"/>
                      <w:p w14:paraId="62293739" w14:textId="77777777" w:rsidR="00727C08" w:rsidRDefault="00727C08" w:rsidP="000B732F"/>
                      <w:p w14:paraId="62385DBF" w14:textId="77777777" w:rsidR="00727C08" w:rsidRDefault="00727C08" w:rsidP="000B732F"/>
                      <w:p w14:paraId="277152A3" w14:textId="77777777" w:rsidR="00727C08" w:rsidRDefault="00727C08" w:rsidP="000B732F"/>
                      <w:p w14:paraId="417C006C" w14:textId="77777777" w:rsidR="00727C08" w:rsidRDefault="00727C08" w:rsidP="000B732F"/>
                      <w:p w14:paraId="4D28F478" w14:textId="77777777" w:rsidR="00727C08" w:rsidRDefault="00727C08" w:rsidP="000B732F"/>
                      <w:p w14:paraId="37377324" w14:textId="77777777" w:rsidR="00727C08" w:rsidRDefault="00727C08" w:rsidP="000B732F">
                        <w:pPr>
                          <w:rPr>
                            <w:sz w:val="16"/>
                            <w:szCs w:val="16"/>
                            <w:lang w:val="sv-SE"/>
                          </w:rPr>
                        </w:pPr>
                        <w:r>
                          <w:rPr>
                            <w:sz w:val="16"/>
                            <w:szCs w:val="16"/>
                            <w:lang w:val="sv-SE"/>
                          </w:rPr>
                          <w:t>128</w:t>
                        </w:r>
                      </w:p>
                      <w:p w14:paraId="6548F3DC" w14:textId="77777777" w:rsidR="00727C08" w:rsidRDefault="00727C08" w:rsidP="000B732F"/>
                      <w:p w14:paraId="3AC01936" w14:textId="77777777" w:rsidR="00727C08" w:rsidRDefault="00727C08" w:rsidP="000B732F"/>
                      <w:p w14:paraId="769401BC" w14:textId="77777777" w:rsidR="00727C08" w:rsidRDefault="00727C08" w:rsidP="000B732F"/>
                      <w:p w14:paraId="27137053" w14:textId="77777777" w:rsidR="00727C08" w:rsidRDefault="00727C08" w:rsidP="000B732F"/>
                    </w:txbxContent>
                  </v:textbox>
                </v:shape>
                <v:line id="Line 228" o:spid="_x0000_s1105"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tVxQAAANwAAAAPAAAAZHJzL2Rvd25yZXYueG1sRI9BawIx&#10;FITvQv9DeIXeNOsi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BlautVxQAAANwAAAAP&#10;AAAAAAAAAAAAAAAAAAcCAABkcnMvZG93bnJldi54bWxQSwUGAAAAAAMAAwC3AAAA+QIAAAAA&#10;">
                  <v:stroke endarrow="block"/>
                </v:line>
                <v:line id="Line 229" o:spid="_x0000_s1106"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k7OxQAAANwAAAAPAAAAZHJzL2Rvd25yZXYueG1sRI9BawIx&#10;FITvQv9DeIXeNOuC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AKJk7OxQAAANwAAAAP&#10;AAAAAAAAAAAAAAAAAAcCAABkcnMvZG93bnJldi54bWxQSwUGAAAAAAMAAwC3AAAA+QIAAAAA&#10;">
                  <v:stroke endarrow="block"/>
                </v:line>
                <v:line id="Line 230" o:spid="_x0000_s1107"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">
                  <v:stroke endarrow="block"/>
                </v:line>
                <v:line id="Line 231" o:spid="_x0000_s1108"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">
                  <v:stroke endarrow="block"/>
                </v:line>
                <v:shape id="Text Box 232" o:spid="_x0000_s1109"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2FC8F0B4" w14:textId="77777777" w:rsidR="00727C08" w:rsidRDefault="00727C08" w:rsidP="000B732F">
                        <w:pPr>
                          <w:rPr>
                            <w:sz w:val="16"/>
                            <w:szCs w:val="16"/>
                            <w:lang w:val="sv-SE"/>
                          </w:rPr>
                        </w:pPr>
                        <w:r>
                          <w:rPr>
                            <w:rFonts w:ascii="Times New Roman" w:hAnsi="Times New Roman"/>
                            <w:b/>
                            <w:sz w:val="16"/>
                            <w:szCs w:val="16"/>
                            <w:lang w:val="sv-SE" w:eastAsia="en-US"/>
                          </w:rPr>
                          <w:t>256</w:t>
                        </w:r>
                      </w:p>
                      <w:p w14:paraId="4AC6E6FB" w14:textId="77777777" w:rsidR="00727C08" w:rsidRDefault="00727C08" w:rsidP="000B732F"/>
                      <w:p w14:paraId="4B9810DC" w14:textId="77777777" w:rsidR="00727C08" w:rsidRDefault="00727C08" w:rsidP="000B732F"/>
                      <w:p w14:paraId="23CBB46C" w14:textId="77777777" w:rsidR="00727C08" w:rsidRDefault="00727C08" w:rsidP="000B732F"/>
                      <w:p w14:paraId="58D5474F" w14:textId="77777777" w:rsidR="00727C08" w:rsidRDefault="00727C08" w:rsidP="000B732F"/>
                      <w:p w14:paraId="091D84C2" w14:textId="77777777" w:rsidR="00727C08" w:rsidRDefault="00727C08" w:rsidP="000B732F"/>
                      <w:p w14:paraId="4C7ABEE6" w14:textId="77777777" w:rsidR="00727C08" w:rsidRDefault="00727C08" w:rsidP="000B732F"/>
                      <w:p w14:paraId="1BFA4EC8" w14:textId="77777777" w:rsidR="00727C08" w:rsidRDefault="00727C08" w:rsidP="000B732F"/>
                    </w:txbxContent>
                  </v:textbox>
                </v:shape>
                <v:line id="Line 233" o:spid="_x0000_s1110"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">
                  <v:stroke endarrow="block"/>
                </v:line>
                <v:line id="Line 234" o:spid="_x0000_s1111"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">
                  <v:stroke endarrow="block"/>
                </v:line>
                <v:shape id="Text Box 235" o:spid="_x0000_s1112"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" filled="f" stroked="f">
                  <v:textbox>
                    <w:txbxContent>
                      <w:p w14:paraId="6CACFE3C" w14:textId="77777777" w:rsidR="00727C08" w:rsidRDefault="00727C08" w:rsidP="000B732F">
                        <w:pPr>
                          <w:spacing w:after="0"/>
                          <w:rPr>
                            <w:sz w:val="16"/>
                            <w:szCs w:val="16"/>
                          </w:rPr>
                        </w:pPr>
                        <w:r>
                          <w:rPr>
                            <w:rFonts w:ascii="Times New Roman" w:hAnsi="Times New Roman"/>
                            <w:b/>
                            <w:sz w:val="16"/>
                            <w:szCs w:val="16"/>
                            <w:lang w:eastAsia="en-US"/>
                          </w:rPr>
                          <w:t>UP-</w:t>
                        </w:r>
                        <w:proofErr w:type="spellStart"/>
                        <w:r>
                          <w:rPr>
                            <w:rFonts w:ascii="Times New Roman" w:hAnsi="Times New Roman"/>
                            <w:b/>
                            <w:sz w:val="16"/>
                            <w:szCs w:val="16"/>
                            <w:lang w:eastAsia="en-US"/>
                          </w:rPr>
                          <w:t>enc</w:t>
                        </w:r>
                        <w:proofErr w:type="spellEnd"/>
                        <w:r>
                          <w:rPr>
                            <w:rFonts w:ascii="Times New Roman" w:hAnsi="Times New Roman"/>
                            <w:b/>
                            <w:sz w:val="16"/>
                            <w:szCs w:val="16"/>
                            <w:lang w:eastAsia="en-US"/>
                          </w:rPr>
                          <w:t>-</w:t>
                        </w:r>
                        <w:proofErr w:type="spellStart"/>
                        <w:r>
                          <w:rPr>
                            <w:rFonts w:ascii="Times New Roman" w:hAnsi="Times New Roman"/>
                            <w:b/>
                            <w:sz w:val="16"/>
                            <w:szCs w:val="16"/>
                            <w:lang w:eastAsia="en-US"/>
                          </w:rPr>
                          <w:t>alg</w:t>
                        </w:r>
                        <w:proofErr w:type="spellEnd"/>
                        <w:r>
                          <w:rPr>
                            <w:rFonts w:ascii="Times New Roman" w:hAnsi="Times New Roman"/>
                            <w:b/>
                            <w:sz w:val="16"/>
                            <w:szCs w:val="16"/>
                            <w:lang w:eastAsia="en-US"/>
                          </w:rPr>
                          <w:t xml:space="preserve">, </w:t>
                        </w:r>
                        <w:proofErr w:type="spellStart"/>
                        <w:r>
                          <w:rPr>
                            <w:rFonts w:ascii="Times New Roman" w:hAnsi="Times New Roman"/>
                            <w:b/>
                            <w:sz w:val="16"/>
                            <w:szCs w:val="16"/>
                            <w:lang w:eastAsia="en-US"/>
                          </w:rPr>
                          <w:t>Alg</w:t>
                        </w:r>
                        <w:proofErr w:type="spellEnd"/>
                        <w:r>
                          <w:rPr>
                            <w:rFonts w:ascii="Times New Roman" w:hAnsi="Times New Roman"/>
                            <w:b/>
                            <w:sz w:val="16"/>
                            <w:szCs w:val="16"/>
                            <w:lang w:eastAsia="en-US"/>
                          </w:rPr>
                          <w:t>-ID</w:t>
                        </w:r>
                      </w:p>
                      <w:p w14:paraId="43A22AC0" w14:textId="77777777" w:rsidR="00727C08" w:rsidRDefault="00727C08" w:rsidP="000B732F">
                        <w:pPr>
                          <w:rPr>
                            <w:sz w:val="16"/>
                            <w:szCs w:val="16"/>
                          </w:rPr>
                        </w:pPr>
                      </w:p>
                      <w:p w14:paraId="3F4ED168" w14:textId="77777777" w:rsidR="00727C08" w:rsidRDefault="00727C08" w:rsidP="000B732F"/>
                      <w:p w14:paraId="4DC44B76" w14:textId="77777777" w:rsidR="00727C08" w:rsidRDefault="00727C08" w:rsidP="000B732F"/>
                      <w:p w14:paraId="7E8FCF0C" w14:textId="77777777" w:rsidR="00727C08" w:rsidRDefault="00727C08" w:rsidP="000B732F"/>
                      <w:p w14:paraId="6E06EFC0" w14:textId="77777777" w:rsidR="00727C08" w:rsidRDefault="00727C08" w:rsidP="000B732F"/>
                      <w:p w14:paraId="1B288446" w14:textId="77777777" w:rsidR="00727C08" w:rsidRPr="000B732F" w:rsidRDefault="00727C08" w:rsidP="000B732F">
                        <w:pPr>
                          <w:rPr>
                            <w:lang w:val="en-US"/>
                          </w:rPr>
                        </w:pPr>
                        <w:r w:rsidRPr="000B732F">
                          <w:rPr>
                            <w:lang w:val="en-US"/>
                          </w:rPr>
                          <w:t>KDF</w:t>
                        </w:r>
                      </w:p>
                      <w:p w14:paraId="7C673E14" w14:textId="77777777" w:rsidR="00727C08" w:rsidRDefault="00727C08" w:rsidP="000B732F"/>
                      <w:p w14:paraId="1FC57E80" w14:textId="77777777" w:rsidR="00727C08" w:rsidRDefault="00727C08" w:rsidP="000B732F"/>
                      <w:p w14:paraId="7692CA71" w14:textId="77777777" w:rsidR="00727C08" w:rsidRDefault="00727C08" w:rsidP="000B732F"/>
                      <w:p w14:paraId="786D3800" w14:textId="77777777" w:rsidR="00727C08" w:rsidRDefault="00727C08" w:rsidP="000B732F"/>
                    </w:txbxContent>
                  </v:textbox>
                </v:shape>
                <v:shape id="Freeform 236" o:spid="_x0000_s1113"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" path="m561,187l561,,,e" filled="f">
                  <v:stroke startarrow="block"/>
                  <v:path arrowok="t" o:connecttype="custom" o:connectlocs="1302385,596900;1302385,0;0,0" o:connectangles="0,0,0"/>
                </v:shape>
                <v:shape id="Text Box 237" o:spid="_x0000_s1114"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" filled="f" stroked="f">
                  <v:textbox>
                    <w:txbxContent>
                      <w:p w14:paraId="110A4805" w14:textId="77777777" w:rsidR="00727C08" w:rsidRDefault="00727C08" w:rsidP="000B732F">
                        <w:pPr>
                          <w:spacing w:after="0"/>
                          <w:rPr>
                            <w:sz w:val="16"/>
                            <w:szCs w:val="16"/>
                            <w:lang w:val="da-DK"/>
                          </w:rPr>
                        </w:pPr>
                        <w:r>
                          <w:rPr>
                            <w:rFonts w:ascii="Times New Roman" w:hAnsi="Times New Roman"/>
                            <w:b/>
                            <w:sz w:val="16"/>
                            <w:szCs w:val="16"/>
                            <w:lang w:val="da-DK" w:eastAsia="en-US"/>
                          </w:rPr>
                          <w:t>RRC-int-alg, Alg-ID</w:t>
                        </w:r>
                      </w:p>
                      <w:p w14:paraId="5279B092" w14:textId="77777777" w:rsidR="00727C08" w:rsidRDefault="00727C08" w:rsidP="000B732F">
                        <w:pPr>
                          <w:rPr>
                            <w:sz w:val="16"/>
                            <w:szCs w:val="16"/>
                            <w:lang w:val="da-DK"/>
                          </w:rPr>
                        </w:pPr>
                      </w:p>
                      <w:p w14:paraId="2177B931" w14:textId="77777777" w:rsidR="00727C08" w:rsidRDefault="00727C08" w:rsidP="000B732F">
                        <w:pPr>
                          <w:rPr>
                            <w:lang w:val="nb-NO"/>
                          </w:rPr>
                        </w:pPr>
                      </w:p>
                      <w:p w14:paraId="090852B6" w14:textId="77777777" w:rsidR="00727C08" w:rsidRDefault="00727C08" w:rsidP="000B732F">
                        <w:pPr>
                          <w:rPr>
                            <w:lang w:val="nb-NO"/>
                          </w:rPr>
                        </w:pPr>
                      </w:p>
                      <w:p w14:paraId="1F59D5A7" w14:textId="77777777" w:rsidR="00727C08" w:rsidRDefault="00727C08" w:rsidP="000B732F">
                        <w:pPr>
                          <w:ind w:leftChars="-71" w:left="-142"/>
                          <w:jc w:val="center"/>
                          <w:rPr>
                            <w:vertAlign w:val="subscript"/>
                            <w:lang w:val="sv-SE" w:eastAsia="ja-JP"/>
                          </w:rPr>
                        </w:pPr>
                        <w:r>
                          <w:rPr>
                            <w:lang w:val="sv-SE" w:eastAsia="ja-JP"/>
                          </w:rPr>
                          <w:t>NH</w:t>
                        </w:r>
                      </w:p>
                      <w:p w14:paraId="546630B9" w14:textId="77777777" w:rsidR="00727C08" w:rsidRPr="000B732F" w:rsidRDefault="00727C08" w:rsidP="000B732F">
                        <w:pPr>
                          <w:rPr>
                            <w:lang w:val="sv-SE"/>
                          </w:rPr>
                        </w:pPr>
                      </w:p>
                      <w:p w14:paraId="6F6806DD" w14:textId="77777777" w:rsidR="00727C08" w:rsidRPr="000B732F" w:rsidRDefault="00727C08" w:rsidP="000B732F">
                        <w:pPr>
                          <w:rPr>
                            <w:lang w:val="sv-SE"/>
                          </w:rPr>
                        </w:pPr>
                      </w:p>
                      <w:p w14:paraId="04DC4E71" w14:textId="77777777" w:rsidR="00727C08" w:rsidRPr="000B732F" w:rsidRDefault="00727C08" w:rsidP="000B732F">
                        <w:pPr>
                          <w:rPr>
                            <w:lang w:val="sv-SE"/>
                          </w:rPr>
                        </w:pPr>
                      </w:p>
                      <w:p w14:paraId="12B9E5CC" w14:textId="77777777" w:rsidR="00727C08" w:rsidRPr="000B732F" w:rsidRDefault="00727C08" w:rsidP="000B732F">
                        <w:pPr>
                          <w:rPr>
                            <w:lang w:val="sv-SE"/>
                          </w:rPr>
                        </w:pPr>
                      </w:p>
                      <w:p w14:paraId="00B1850D" w14:textId="77777777" w:rsidR="00727C08" w:rsidRPr="000B732F" w:rsidRDefault="00727C08" w:rsidP="000B732F">
                        <w:pPr>
                          <w:rPr>
                            <w:lang w:val="sv-SE"/>
                          </w:rPr>
                        </w:pPr>
                      </w:p>
                      <w:p w14:paraId="3549F135" w14:textId="77777777" w:rsidR="00727C08" w:rsidRPr="000B732F" w:rsidRDefault="00727C08" w:rsidP="000B732F">
                        <w:pPr>
                          <w:rPr>
                            <w:lang w:val="sv-SE"/>
                          </w:rPr>
                        </w:pPr>
                      </w:p>
                    </w:txbxContent>
                  </v:textbox>
                </v:shape>
                <v:shape id="Freeform 238" o:spid="_x0000_s1115"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" path="m561,187l561,,,e" filled="f">
                  <v:stroke startarrow="block"/>
                  <v:path arrowok="t" o:connecttype="custom" o:connectlocs="1899920,831215;1899920,0;0,0" o:connectangles="0,0,0"/>
                </v:shape>
                <v:shape id="Text Box 239" o:spid="_x0000_s1116"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70B73B8B" w14:textId="77777777" w:rsidR="00727C08" w:rsidRDefault="00727C08" w:rsidP="000B732F">
                        <w:pPr>
                          <w:spacing w:after="0"/>
                          <w:rPr>
                            <w:sz w:val="16"/>
                            <w:szCs w:val="16"/>
                            <w:lang w:val="da-DK"/>
                          </w:rPr>
                        </w:pPr>
                        <w:r>
                          <w:rPr>
                            <w:rFonts w:ascii="Times New Roman" w:hAnsi="Times New Roman"/>
                            <w:b/>
                            <w:sz w:val="16"/>
                            <w:szCs w:val="16"/>
                            <w:lang w:val="da-DK" w:eastAsia="en-US"/>
                          </w:rPr>
                          <w:t>RRC-enc-alg, Alg-ID</w:t>
                        </w:r>
                      </w:p>
                      <w:p w14:paraId="40743F2A" w14:textId="77777777" w:rsidR="00727C08" w:rsidRDefault="00727C08" w:rsidP="000B732F">
                        <w:pPr>
                          <w:rPr>
                            <w:sz w:val="16"/>
                            <w:szCs w:val="16"/>
                            <w:lang w:val="da-DK"/>
                          </w:rPr>
                        </w:pPr>
                      </w:p>
                      <w:p w14:paraId="46A813A3" w14:textId="77777777" w:rsidR="00727C08" w:rsidRDefault="00727C08" w:rsidP="000B732F">
                        <w:pPr>
                          <w:rPr>
                            <w:lang w:val="nb-NO"/>
                          </w:rPr>
                        </w:pPr>
                      </w:p>
                      <w:p w14:paraId="390624D7" w14:textId="77777777" w:rsidR="00727C08" w:rsidRDefault="00727C08" w:rsidP="000B732F">
                        <w:pPr>
                          <w:rPr>
                            <w:lang w:val="nb-NO"/>
                          </w:rPr>
                        </w:pPr>
                      </w:p>
                      <w:p w14:paraId="3BC010AA" w14:textId="77777777" w:rsidR="00727C08" w:rsidRDefault="00727C08" w:rsidP="000B732F">
                        <w:pPr>
                          <w:rPr>
                            <w:lang w:val="nb-NO"/>
                          </w:rPr>
                        </w:pPr>
                      </w:p>
                    </w:txbxContent>
                  </v:textbox>
                </v:shape>
                <v:line id="Line 240" o:spid="_x0000_s1117"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">
                  <v:stroke startarrow="block"/>
                </v:line>
                <v:line id="Line 241" o:spid="_x0000_s1118"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">
                  <v:stroke startarrow="block"/>
                </v:line>
                <v:shape id="Freeform 242" o:spid="_x0000_s1119"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" path="m,577r468,l468,,842,e" filled="f">
                  <v:stroke endarrow="block"/>
                  <v:path arrowok="t" o:connecttype="custom" o:connectlocs="0,220345;297180,220345;297180,0;534670,0" o:connectangles="0,0,0,0"/>
                </v:shape>
                <v:shape id="Text Box 243" o:spid="_x0000_s1120" type="#_x0000_t202" style="position:absolute;left:36417;top:11620;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" filled="f" stroked="f">
                  <v:textbox>
                    <w:txbxContent>
                      <w:p w14:paraId="524C2B50" w14:textId="77777777" w:rsidR="00727C08" w:rsidRDefault="00727C08" w:rsidP="000B732F">
                        <w:pPr>
                          <w:rPr>
                            <w:sz w:val="16"/>
                            <w:szCs w:val="16"/>
                            <w:lang w:val="sv-SE"/>
                          </w:rPr>
                        </w:pPr>
                        <w:r>
                          <w:rPr>
                            <w:rFonts w:ascii="Times New Roman" w:hAnsi="Times New Roman"/>
                            <w:b/>
                            <w:sz w:val="16"/>
                            <w:szCs w:val="16"/>
                            <w:lang w:val="sv-SE" w:eastAsia="en-US"/>
                          </w:rPr>
                          <w:t>256</w:t>
                        </w:r>
                      </w:p>
                      <w:p w14:paraId="4F2688EF" w14:textId="77777777" w:rsidR="00727C08" w:rsidRDefault="00727C08" w:rsidP="000B732F"/>
                      <w:p w14:paraId="14600FBE" w14:textId="77777777" w:rsidR="00727C08" w:rsidRDefault="00727C08" w:rsidP="000B732F"/>
                      <w:p w14:paraId="4448BA79" w14:textId="77777777" w:rsidR="00727C08" w:rsidRDefault="00727C08" w:rsidP="000B732F"/>
                    </w:txbxContent>
                  </v:textbox>
                </v:shape>
                <v:line id="Line 244" o:spid="_x0000_s1121"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">
                  <v:stroke dashstyle="dash" endarrow="block"/>
                </v:line>
                <v:shape id="Text Box 245" o:spid="_x0000_s1122"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3526949E" w14:textId="77777777" w:rsidR="00727C08" w:rsidRDefault="00727C08" w:rsidP="000B732F">
                        <w:pPr>
                          <w:rPr>
                            <w:sz w:val="16"/>
                            <w:szCs w:val="16"/>
                            <w:lang w:val="sv-SE"/>
                          </w:rPr>
                        </w:pPr>
                        <w:r>
                          <w:rPr>
                            <w:rFonts w:ascii="Times New Roman" w:hAnsi="Times New Roman"/>
                            <w:b/>
                            <w:sz w:val="16"/>
                            <w:szCs w:val="16"/>
                            <w:lang w:val="sv-SE" w:eastAsia="en-US"/>
                          </w:rPr>
                          <w:t>256</w:t>
                        </w:r>
                      </w:p>
                      <w:p w14:paraId="24203104" w14:textId="77777777" w:rsidR="00727C08" w:rsidRDefault="00727C08" w:rsidP="000B732F"/>
                      <w:p w14:paraId="0205221A" w14:textId="77777777" w:rsidR="00727C08" w:rsidRDefault="00727C08" w:rsidP="000B732F"/>
                      <w:p w14:paraId="19F9E30A" w14:textId="77777777" w:rsidR="00727C08" w:rsidRDefault="00727C08" w:rsidP="000B732F"/>
                    </w:txbxContent>
                  </v:textbox>
                </v:shape>
                <v:shape id="Freeform 246" o:spid="_x0000_s1123"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" path="m561,187l561,,,e" filled="f">
                  <v:stroke startarrow="block"/>
                  <v:path arrowok="t" o:connecttype="custom" o:connectlocs="715645,151130;715645,0;0,0" o:connectangles="0,0,0"/>
                </v:shape>
                <v:shape id="Text Box 247" o:spid="_x0000_s1124"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2287B4D4" w14:textId="77777777" w:rsidR="00727C08" w:rsidRDefault="00727C08" w:rsidP="000B732F">
                        <w:pPr>
                          <w:spacing w:after="0"/>
                          <w:rPr>
                            <w:sz w:val="16"/>
                            <w:szCs w:val="16"/>
                            <w:lang w:eastAsia="ja-JP"/>
                          </w:rPr>
                        </w:pPr>
                        <w:r>
                          <w:rPr>
                            <w:rFonts w:ascii="Times New Roman" w:hAnsi="Times New Roman"/>
                            <w:b/>
                            <w:sz w:val="16"/>
                            <w:szCs w:val="16"/>
                            <w:lang w:eastAsia="en-US"/>
                          </w:rPr>
                          <w:t>Physical cell ID</w:t>
                        </w:r>
                        <w:r>
                          <w:rPr>
                            <w:sz w:val="16"/>
                            <w:szCs w:val="16"/>
                            <w:lang w:eastAsia="ja-JP"/>
                          </w:rPr>
                          <w:t>, EARFCN-DL</w:t>
                        </w:r>
                      </w:p>
                      <w:p w14:paraId="4B30EA5A" w14:textId="77777777" w:rsidR="00727C08" w:rsidRDefault="00727C08" w:rsidP="000B732F">
                        <w:pPr>
                          <w:rPr>
                            <w:sz w:val="16"/>
                            <w:szCs w:val="16"/>
                          </w:rPr>
                        </w:pPr>
                      </w:p>
                      <w:p w14:paraId="2E9B6785" w14:textId="77777777" w:rsidR="00727C08" w:rsidRDefault="00727C08" w:rsidP="000B732F"/>
                      <w:p w14:paraId="1ADF3794" w14:textId="77777777" w:rsidR="00727C08" w:rsidRDefault="00727C08" w:rsidP="000B732F"/>
                      <w:p w14:paraId="0063EF94" w14:textId="77777777" w:rsidR="00727C08" w:rsidRDefault="00727C08" w:rsidP="000B732F"/>
                    </w:txbxContent>
                  </v:textbox>
                </v:shape>
                <v:line id="Line 248" o:spid="_x0000_s1125"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">
                  <v:stroke endarrow="block"/>
                </v:line>
                <v:shape id="Text Box 249" o:spid="_x0000_s1126"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14EAA6D5" w14:textId="77777777" w:rsidR="00727C08" w:rsidRDefault="00727C08" w:rsidP="000B732F">
                        <w:pPr>
                          <w:rPr>
                            <w:sz w:val="16"/>
                            <w:szCs w:val="16"/>
                            <w:lang w:val="sv-SE" w:eastAsia="ja-JP"/>
                          </w:rPr>
                        </w:pPr>
                        <w:r>
                          <w:rPr>
                            <w:rFonts w:ascii="Times New Roman" w:hAnsi="Times New Roman"/>
                            <w:b/>
                            <w:sz w:val="16"/>
                            <w:szCs w:val="16"/>
                            <w:lang w:val="sv-SE" w:eastAsia="en-US"/>
                          </w:rPr>
                          <w:t>256</w:t>
                        </w:r>
                      </w:p>
                      <w:p w14:paraId="090EF75A" w14:textId="77777777" w:rsidR="00727C08" w:rsidRDefault="00727C08" w:rsidP="000B732F"/>
                      <w:p w14:paraId="1E33DB7F" w14:textId="77777777" w:rsidR="00727C08" w:rsidRDefault="00727C08" w:rsidP="000B732F"/>
                      <w:p w14:paraId="46784BB8" w14:textId="77777777" w:rsidR="00727C08" w:rsidRDefault="00727C08" w:rsidP="000B732F"/>
                    </w:txbxContent>
                  </v:textbox>
                </v:shape>
                <v:line id="Line 250" o:spid="_x0000_s1127" style="position:absolute;visibility:visible;mso-wrap-style:square" from="37858,2451" to="44132,2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">
                  <v:stroke endarrow="block"/>
                </v:line>
                <v:shape id="Text Box 251" o:spid="_x0000_s1128" type="#_x0000_t202" style="position:absolute;left:44094;top:1289;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" fillcolor="silver">
                  <v:textbox>
                    <w:txbxContent>
                      <w:p w14:paraId="0FFDA0D2" w14:textId="77777777" w:rsidR="00727C08" w:rsidRDefault="00727C08" w:rsidP="000B732F">
                        <w:pPr>
                          <w:rPr>
                            <w:vertAlign w:val="subscript"/>
                            <w:lang w:val="sv-SE"/>
                          </w:rPr>
                        </w:pPr>
                        <w:proofErr w:type="spellStart"/>
                        <w:r>
                          <w:rPr>
                            <w:rFonts w:ascii="Times New Roman" w:hAnsi="Times New Roman"/>
                            <w:b/>
                            <w:lang w:val="sv-SE" w:eastAsia="en-US"/>
                          </w:rPr>
                          <w:t>K</w:t>
                        </w:r>
                        <w:r>
                          <w:rPr>
                            <w:vertAlign w:val="subscript"/>
                            <w:lang w:val="sv-SE"/>
                          </w:rPr>
                          <w:t>eNB</w:t>
                        </w:r>
                        <w:proofErr w:type="spellEnd"/>
                      </w:p>
                      <w:p w14:paraId="100F5D00" w14:textId="77777777" w:rsidR="00727C08" w:rsidRDefault="00727C08" w:rsidP="000B732F"/>
                      <w:p w14:paraId="386F9221" w14:textId="77777777" w:rsidR="00727C08" w:rsidRDefault="00727C08" w:rsidP="000B732F"/>
                      <w:p w14:paraId="2B45E09E" w14:textId="77777777" w:rsidR="00727C08" w:rsidRDefault="00727C08" w:rsidP="000B732F"/>
                    </w:txbxContent>
                  </v:textbox>
                </v:shape>
                <v:shape id="Text Box 252" o:spid="_x0000_s1129" type="#_x0000_t202" style="position:absolute;left:54006;top:9385;width:5303;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32C6E511" w14:textId="77777777" w:rsidR="00727C08" w:rsidRDefault="00727C08" w:rsidP="000B732F">
                        <w:pPr>
                          <w:rPr>
                            <w:rFonts w:cs="Arial"/>
                            <w:sz w:val="24"/>
                            <w:szCs w:val="24"/>
                            <w:lang w:val="sv-SE"/>
                          </w:rPr>
                        </w:pPr>
                        <w:proofErr w:type="spellStart"/>
                        <w:r>
                          <w:rPr>
                            <w:b/>
                            <w:sz w:val="24"/>
                            <w:szCs w:val="24"/>
                            <w:lang w:val="sv-SE" w:eastAsia="en-US"/>
                          </w:rPr>
                          <w:t>eNB</w:t>
                        </w:r>
                        <w:proofErr w:type="spellEnd"/>
                      </w:p>
                      <w:p w14:paraId="134E8496" w14:textId="77777777" w:rsidR="00727C08" w:rsidRDefault="00727C08" w:rsidP="000B732F"/>
                      <w:p w14:paraId="464125F0" w14:textId="77777777" w:rsidR="00727C08" w:rsidRDefault="00727C08" w:rsidP="000B732F"/>
                      <w:p w14:paraId="4C5951E9" w14:textId="77777777" w:rsidR="00727C08" w:rsidRDefault="00727C08" w:rsidP="000B732F"/>
                    </w:txbxContent>
                  </v:textbox>
                </v:shape>
                <v:shape id="Text Box 253" o:spid="_x0000_s1130" type="#_x0000_t202" style="position:absolute;left:54070;top:4692;width:530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14:paraId="19A83CCD" w14:textId="77777777" w:rsidR="00727C08" w:rsidRDefault="00727C08" w:rsidP="000B732F">
                        <w:pPr>
                          <w:rPr>
                            <w:rFonts w:cs="Arial"/>
                            <w:sz w:val="24"/>
                            <w:szCs w:val="24"/>
                            <w:lang w:val="sv-SE"/>
                          </w:rPr>
                        </w:pPr>
                        <w:proofErr w:type="spellStart"/>
                        <w:r>
                          <w:rPr>
                            <w:b/>
                            <w:sz w:val="24"/>
                            <w:szCs w:val="24"/>
                            <w:lang w:val="sv-SE" w:eastAsia="en-US"/>
                          </w:rPr>
                          <w:t>eNB</w:t>
                        </w:r>
                        <w:proofErr w:type="spellEnd"/>
                      </w:p>
                      <w:p w14:paraId="66314030" w14:textId="77777777" w:rsidR="00727C08" w:rsidRDefault="00727C08" w:rsidP="000B732F"/>
                      <w:p w14:paraId="0A7868BA" w14:textId="77777777" w:rsidR="00727C08" w:rsidRDefault="00727C08" w:rsidP="000B732F"/>
                      <w:p w14:paraId="485661A4" w14:textId="77777777" w:rsidR="00727C08" w:rsidRDefault="00727C08" w:rsidP="000B732F"/>
                    </w:txbxContent>
                  </v:textbox>
                </v:shape>
                <v:shape id="Text Box 254" o:spid="_x0000_s1131"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" fillcolor="silver">
                  <v:textbox>
                    <w:txbxContent>
                      <w:p w14:paraId="34ECA1A7" w14:textId="77777777" w:rsidR="00727C08" w:rsidRDefault="00727C08" w:rsidP="000B732F">
                        <w:pPr>
                          <w:rPr>
                            <w:lang w:val="sv-SE"/>
                          </w:rPr>
                        </w:pPr>
                        <w:proofErr w:type="spellStart"/>
                        <w:r>
                          <w:rPr>
                            <w:rFonts w:ascii="Times New Roman" w:hAnsi="Times New Roman"/>
                            <w:b/>
                            <w:lang w:val="sv-SE" w:eastAsia="en-US"/>
                          </w:rPr>
                          <w:t>K</w:t>
                        </w:r>
                        <w:r>
                          <w:rPr>
                            <w:vertAlign w:val="subscript"/>
                            <w:lang w:val="sv-SE"/>
                          </w:rPr>
                          <w:t>eNB</w:t>
                        </w:r>
                        <w:proofErr w:type="spellEnd"/>
                        <w:r>
                          <w:rPr>
                            <w:lang w:val="sv-SE"/>
                          </w:rPr>
                          <w:t>*</w:t>
                        </w:r>
                      </w:p>
                      <w:p w14:paraId="75024BAC" w14:textId="77777777" w:rsidR="00727C08" w:rsidRDefault="00727C08" w:rsidP="000B732F"/>
                      <w:p w14:paraId="741DF4AD" w14:textId="77777777" w:rsidR="00727C08" w:rsidRDefault="00727C08" w:rsidP="000B732F"/>
                      <w:p w14:paraId="3C407FF8" w14:textId="77777777" w:rsidR="00727C08" w:rsidRDefault="00727C08" w:rsidP="000B732F"/>
                    </w:txbxContent>
                  </v:textbox>
                </v:shape>
                <v:shape id="AutoShape 255" o:spid="_x0000_s1132"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56" o:spid="_x0000_s1133"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" filled="f" stroked="f">
                  <v:textbox>
                    <w:txbxContent>
                      <w:p w14:paraId="117A0EF5" w14:textId="77777777" w:rsidR="00727C08" w:rsidRDefault="00727C08" w:rsidP="000B732F">
                        <w:pPr>
                          <w:rPr>
                            <w:lang w:val="sv-SE"/>
                          </w:rPr>
                        </w:pPr>
                        <w:r>
                          <w:rPr>
                            <w:rFonts w:ascii="Times New Roman" w:hAnsi="Times New Roman"/>
                            <w:b/>
                            <w:lang w:val="sv-SE" w:eastAsia="en-US"/>
                          </w:rPr>
                          <w:t>KDF</w:t>
                        </w:r>
                      </w:p>
                      <w:p w14:paraId="129C99E2" w14:textId="77777777" w:rsidR="00727C08" w:rsidRDefault="00727C08" w:rsidP="000B732F"/>
                      <w:p w14:paraId="1CC83484" w14:textId="77777777" w:rsidR="00727C08" w:rsidRDefault="00727C08" w:rsidP="000B732F"/>
                      <w:p w14:paraId="47937562" w14:textId="77777777" w:rsidR="00727C08" w:rsidRDefault="00727C08" w:rsidP="000B732F"/>
                    </w:txbxContent>
                  </v:textbox>
                </v:shape>
                <v:shape id="Text Box 257" o:spid="_x0000_s1134"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ymxAAAANwAAAAPAAAAZHJzL2Rvd25yZXYueG1sRI/NasMw&#10;EITvhb6D2EJvjVyX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BzfHKbEAAAA3AAAAA8A&#10;AAAAAAAAAAAAAAAABwIAAGRycy9kb3ducmV2LnhtbFBLBQYAAAAAAwADALcAAAD4AgAAAAA=&#10;" fillcolor="silver">
                  <v:textbox>
                    <w:txbxContent>
                      <w:p w14:paraId="7F0B0ABD"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RRCenc</w:t>
                        </w:r>
                        <w:proofErr w:type="spellEnd"/>
                      </w:p>
                      <w:p w14:paraId="65A7E234" w14:textId="77777777" w:rsidR="00727C08" w:rsidRDefault="00727C08" w:rsidP="000B732F"/>
                      <w:p w14:paraId="749DD44E" w14:textId="77777777" w:rsidR="00727C08" w:rsidRDefault="00727C08" w:rsidP="000B732F"/>
                      <w:p w14:paraId="65E6B85C" w14:textId="77777777" w:rsidR="00727C08" w:rsidRDefault="00727C08" w:rsidP="000B732F"/>
                    </w:txbxContent>
                  </v:textbox>
                </v:shape>
                <v:shape id="Text Box 258" o:spid="_x0000_s1135" type="#_x0000_t202" style="position:absolute;left:51435;top:42291;width:5937;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TSxAAAANwAAAAPAAAAZHJzL2Rvd25yZXYueG1sRI/NasMw&#10;EITvhb6D2EJvjVzT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JM2hNLEAAAA3AAAAA8A&#10;AAAAAAAAAAAAAAAABwIAAGRycy9kb3ducmV2LnhtbFBLBQYAAAAAAwADALcAAAD4AgAAAAA=&#10;" fillcolor="silver">
                  <v:textbox>
                    <w:txbxContent>
                      <w:p w14:paraId="5F3B7D5B"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RRCenc</w:t>
                        </w:r>
                        <w:proofErr w:type="spellEnd"/>
                      </w:p>
                      <w:p w14:paraId="08450765" w14:textId="77777777" w:rsidR="00727C08" w:rsidRDefault="00727C08" w:rsidP="000B732F"/>
                      <w:p w14:paraId="5B39606B" w14:textId="77777777" w:rsidR="00727C08" w:rsidRDefault="00727C08" w:rsidP="000B732F"/>
                      <w:p w14:paraId="4334C196" w14:textId="77777777" w:rsidR="00727C08" w:rsidRDefault="00727C08" w:rsidP="000B732F"/>
                    </w:txbxContent>
                  </v:textbox>
                </v:shape>
                <v:shape id="AutoShape 259" o:spid="_x0000_s1136"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" adj="-11796480,,5400" path="m,l5400,21600r10800,l21600,,,xe">
                  <v:stroke joinstyle="miter"/>
                  <v:formulas/>
                  <v:path o:connecttype="custom" o:connectlocs="519509,118745;296863,237490;74216,118745;296863,0" o:connectangles="0,0,0,0" textboxrect="4500,4500,17100,17100"/>
                  <v:textbox>
                    <w:txbxContent>
                      <w:p w14:paraId="59F373BA" w14:textId="77777777" w:rsidR="00727C08" w:rsidRDefault="00727C08" w:rsidP="000B732F">
                        <w:pPr>
                          <w:rPr>
                            <w:sz w:val="24"/>
                            <w:szCs w:val="24"/>
                          </w:rPr>
                        </w:pPr>
                      </w:p>
                      <w:p w14:paraId="6BAB9769" w14:textId="77777777" w:rsidR="00727C08" w:rsidRDefault="00727C08" w:rsidP="000B732F"/>
                      <w:p w14:paraId="30DC861D" w14:textId="77777777" w:rsidR="00727C08" w:rsidRDefault="00727C08" w:rsidP="000B732F"/>
                      <w:p w14:paraId="1711E0D4" w14:textId="77777777" w:rsidR="00727C08" w:rsidRDefault="00727C08" w:rsidP="000B732F"/>
                    </w:txbxContent>
                  </v:textbox>
                </v:shape>
                <v:line id="Line 260" o:spid="_x0000_s1137"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">
                  <v:stroke endarrow="block"/>
                </v:line>
                <v:shape id="Text Box 261" o:spid="_x0000_s1138"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23EAD3C6" w14:textId="77777777" w:rsidR="00727C08" w:rsidRDefault="00727C08" w:rsidP="000B732F">
                        <w:pPr>
                          <w:rPr>
                            <w:sz w:val="16"/>
                            <w:szCs w:val="16"/>
                            <w:lang w:val="sv-SE"/>
                          </w:rPr>
                        </w:pPr>
                        <w:r>
                          <w:rPr>
                            <w:rFonts w:ascii="Times New Roman" w:hAnsi="Times New Roman"/>
                            <w:b/>
                            <w:sz w:val="16"/>
                            <w:szCs w:val="16"/>
                            <w:lang w:val="sv-SE" w:eastAsia="en-US"/>
                          </w:rPr>
                          <w:t>256</w:t>
                        </w:r>
                      </w:p>
                      <w:p w14:paraId="02CB1399" w14:textId="77777777" w:rsidR="00727C08" w:rsidRDefault="00727C08" w:rsidP="000B732F"/>
                      <w:p w14:paraId="43BB7EB1" w14:textId="77777777" w:rsidR="00727C08" w:rsidRDefault="00727C08" w:rsidP="000B732F"/>
                      <w:p w14:paraId="0AF8294B" w14:textId="77777777" w:rsidR="00727C08" w:rsidRDefault="00727C08" w:rsidP="000B732F"/>
                    </w:txbxContent>
                  </v:textbox>
                </v:shape>
                <v:shape id="Text Box 262" o:spid="_x0000_s1139"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" filled="f" stroked="f">
                  <v:textbox>
                    <w:txbxContent>
                      <w:p w14:paraId="6D54D652" w14:textId="77777777" w:rsidR="00727C08" w:rsidRDefault="00727C08" w:rsidP="000B732F">
                        <w:pPr>
                          <w:rPr>
                            <w:sz w:val="16"/>
                            <w:szCs w:val="16"/>
                            <w:lang w:val="sv-SE"/>
                          </w:rPr>
                        </w:pPr>
                        <w:r>
                          <w:rPr>
                            <w:rFonts w:ascii="Times New Roman" w:hAnsi="Times New Roman"/>
                            <w:b/>
                            <w:sz w:val="16"/>
                            <w:szCs w:val="16"/>
                            <w:lang w:val="sv-SE" w:eastAsia="en-US"/>
                          </w:rPr>
                          <w:t>256</w:t>
                        </w:r>
                      </w:p>
                      <w:p w14:paraId="6AAEEAD8" w14:textId="77777777" w:rsidR="00727C08" w:rsidRDefault="00727C08" w:rsidP="000B732F"/>
                      <w:p w14:paraId="53743F67" w14:textId="77777777" w:rsidR="00727C08" w:rsidRDefault="00727C08" w:rsidP="000B732F"/>
                      <w:p w14:paraId="2DB13194" w14:textId="77777777" w:rsidR="00727C08" w:rsidRDefault="00727C08" w:rsidP="000B732F"/>
                    </w:txbxContent>
                  </v:textbox>
                </v:shape>
                <v:line id="Line 263" o:spid="_x0000_s1140"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">
                  <v:stroke endarrow="block"/>
                </v:line>
                <v:line id="Line 264" o:spid="_x0000_s1141"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">
                  <v:stroke endarrow="block"/>
                </v:line>
                <v:shape id="Text Box 265" o:spid="_x0000_s1142"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01C7C878" w14:textId="77777777" w:rsidR="00727C08" w:rsidRDefault="00727C08" w:rsidP="000B732F">
                        <w:pPr>
                          <w:rPr>
                            <w:sz w:val="16"/>
                            <w:szCs w:val="16"/>
                            <w:lang w:val="sv-SE"/>
                          </w:rPr>
                        </w:pPr>
                        <w:r>
                          <w:rPr>
                            <w:rFonts w:ascii="Times New Roman" w:hAnsi="Times New Roman"/>
                            <w:b/>
                            <w:sz w:val="16"/>
                            <w:szCs w:val="16"/>
                            <w:lang w:val="sv-SE" w:eastAsia="en-US"/>
                          </w:rPr>
                          <w:t>128</w:t>
                        </w:r>
                      </w:p>
                      <w:p w14:paraId="686264EE" w14:textId="77777777" w:rsidR="00727C08" w:rsidRDefault="00727C08" w:rsidP="000B732F"/>
                      <w:p w14:paraId="21C6E74A" w14:textId="77777777" w:rsidR="00727C08" w:rsidRDefault="00727C08" w:rsidP="000B732F"/>
                      <w:p w14:paraId="66A3D0C8" w14:textId="77777777" w:rsidR="00727C08" w:rsidRDefault="00727C08" w:rsidP="000B732F"/>
                    </w:txbxContent>
                  </v:textbox>
                </v:shape>
                <v:shape id="Text Box 266" o:spid="_x0000_s1143"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14:paraId="358D6CC3"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0D924218" w14:textId="77777777" w:rsidR="00727C08" w:rsidRDefault="00727C08" w:rsidP="000B732F"/>
                      <w:p w14:paraId="3EFE509C" w14:textId="77777777" w:rsidR="00727C08" w:rsidRDefault="00727C08" w:rsidP="000B732F"/>
                      <w:p w14:paraId="3D674BDC" w14:textId="77777777" w:rsidR="00727C08" w:rsidRDefault="00727C08" w:rsidP="000B732F"/>
                    </w:txbxContent>
                  </v:textbox>
                </v:shape>
                <v:shape id="AutoShape 267" o:spid="_x0000_s1144"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68" o:spid="_x0000_s1145"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" filled="f" stroked="f">
                  <v:textbox style="layout-flow:vertical;mso-layout-flow-alt:bottom-to-top">
                    <w:txbxContent>
                      <w:p w14:paraId="3ED612EF" w14:textId="77777777" w:rsidR="00727C08" w:rsidRDefault="00727C08" w:rsidP="000B732F">
                        <w:pPr>
                          <w:rPr>
                            <w:lang w:val="sv-SE"/>
                          </w:rPr>
                        </w:pPr>
                        <w:r>
                          <w:rPr>
                            <w:rFonts w:ascii="Times New Roman" w:hAnsi="Times New Roman"/>
                            <w:b/>
                            <w:lang w:val="sv-SE" w:eastAsia="en-US"/>
                          </w:rPr>
                          <w:t>KDF</w:t>
                        </w:r>
                      </w:p>
                      <w:p w14:paraId="35A136C3" w14:textId="77777777" w:rsidR="00727C08" w:rsidRDefault="00727C08" w:rsidP="000B732F"/>
                      <w:p w14:paraId="04BEABD0" w14:textId="77777777" w:rsidR="00727C08" w:rsidRDefault="00727C08" w:rsidP="000B732F"/>
                      <w:p w14:paraId="21D1FD4B" w14:textId="77777777" w:rsidR="00727C08" w:rsidRDefault="00727C08" w:rsidP="000B732F"/>
                    </w:txbxContent>
                  </v:textbox>
                </v:shape>
                <v:line id="Line 269" o:spid="_x0000_s1146"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">
                  <v:stroke dashstyle="dash" endarrow="block"/>
                </v:line>
                <v:line id="Line 270" o:spid="_x0000_s1147"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">
                  <v:stroke dashstyle="dash"/>
                </v:line>
                <v:line id="Line 271" o:spid="_x0000_s1148"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">
                  <v:stroke dashstyle="dash"/>
                </v:line>
                <v:line id="Line 272" o:spid="_x0000_s1149"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">
                  <v:stroke dashstyle="dash" endarrow="block"/>
                </v:line>
                <v:line id="Line 273" o:spid="_x0000_s1150"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S2f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JX+DvTDwCcvELAAD//wMAUEsBAi0AFAAGAAgAAAAhANvh9svuAAAAhQEAABMAAAAAAAAA&#10;AAAAAAAAAAAAAFtDb250ZW50X1R5cGVzXS54bWxQSwECLQAUAAYACAAAACEAWvQsW78AAAAVAQAA&#10;CwAAAAAAAAAAAAAAAAAfAQAAX3JlbHMvLnJlbHNQSwECLQAUAAYACAAAACEAATktn8YAAADcAAAA&#10;DwAAAAAAAAAAAAAAAAAHAgAAZHJzL2Rvd25yZXYueG1sUEsFBgAAAAADAAMAtwAAAPoCAAAAAA==&#10;"/>
                <v:line id="Line 274" o:spid="_x0000_s1151"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">
                  <v:stroke endarrow="block"/>
                </v:line>
                <v:shape id="Text Box 275" o:spid="_x0000_s1152"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" fillcolor="silver">
                  <v:textbox>
                    <w:txbxContent>
                      <w:p w14:paraId="0FEED89A" w14:textId="77777777" w:rsidR="00727C08" w:rsidRDefault="00727C08" w:rsidP="000B732F">
                        <w:pPr>
                          <w:ind w:leftChars="-71" w:left="-142"/>
                          <w:jc w:val="right"/>
                          <w:rPr>
                            <w:vertAlign w:val="subscript"/>
                            <w:lang w:val="sv-SE" w:eastAsia="ja-JP"/>
                          </w:rPr>
                        </w:pPr>
                        <w:r>
                          <w:rPr>
                            <w:rFonts w:ascii="Times New Roman" w:hAnsi="Times New Roman"/>
                            <w:b/>
                            <w:lang w:val="sv-SE" w:eastAsia="ja-JP"/>
                          </w:rPr>
                          <w:t>NH</w:t>
                        </w:r>
                      </w:p>
                      <w:p w14:paraId="58F841D1" w14:textId="77777777" w:rsidR="00727C08" w:rsidRPr="000B732F" w:rsidRDefault="00727C08" w:rsidP="000B732F">
                        <w:pPr>
                          <w:rPr>
                            <w:lang w:val="sv-SE"/>
                          </w:rPr>
                        </w:pPr>
                      </w:p>
                      <w:p w14:paraId="4701DFC5"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DF2512C" w14:textId="77777777" w:rsidR="00727C08" w:rsidRDefault="00727C08" w:rsidP="000B732F">
                        <w:pPr>
                          <w:rPr>
                            <w:sz w:val="16"/>
                            <w:szCs w:val="16"/>
                            <w:lang w:val="sv-SE"/>
                          </w:rPr>
                        </w:pPr>
                      </w:p>
                      <w:p w14:paraId="4420DF33" w14:textId="77777777" w:rsidR="00727C08" w:rsidRPr="000B732F" w:rsidRDefault="00727C08" w:rsidP="000B732F">
                        <w:pPr>
                          <w:rPr>
                            <w:lang w:val="sv-SE"/>
                          </w:rPr>
                        </w:pPr>
                      </w:p>
                      <w:p w14:paraId="3C1F75AE" w14:textId="77777777" w:rsidR="00727C08" w:rsidRPr="000B732F" w:rsidRDefault="00727C08" w:rsidP="000B732F">
                        <w:pPr>
                          <w:rPr>
                            <w:lang w:val="sv-SE"/>
                          </w:rPr>
                        </w:pPr>
                      </w:p>
                      <w:p w14:paraId="1DF258FF" w14:textId="77777777" w:rsidR="00727C08" w:rsidRPr="000B732F" w:rsidRDefault="00727C08" w:rsidP="000B732F">
                        <w:pPr>
                          <w:rPr>
                            <w:lang w:val="sv-SE"/>
                          </w:rPr>
                        </w:pPr>
                      </w:p>
                      <w:p w14:paraId="754CFEBB"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5D552CE" w14:textId="77777777" w:rsidR="00727C08" w:rsidRDefault="00727C08" w:rsidP="000B732F">
                        <w:pPr>
                          <w:rPr>
                            <w:sz w:val="16"/>
                            <w:szCs w:val="16"/>
                            <w:lang w:val="sv-SE"/>
                          </w:rPr>
                        </w:pPr>
                      </w:p>
                      <w:p w14:paraId="03D680E1" w14:textId="77777777" w:rsidR="00727C08" w:rsidRPr="000B732F" w:rsidRDefault="00727C08" w:rsidP="000B732F">
                        <w:pPr>
                          <w:rPr>
                            <w:lang w:val="sv-SE"/>
                          </w:rPr>
                        </w:pPr>
                      </w:p>
                    </w:txbxContent>
                  </v:textbox>
                </v:shape>
                <v:line id="Line 276" o:spid="_x0000_s1153"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">
                  <v:stroke dashstyle="dash" endarrow="block"/>
                </v:line>
                <v:line id="Line 277" o:spid="_x0000_s1154"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">
                  <v:stroke dashstyle="dash" endarrow="block"/>
                </v:line>
                <v:shape id="Text Box 278" o:spid="_x0000_s1155"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571AFB9F" w14:textId="77777777" w:rsidR="00727C08" w:rsidRDefault="00727C08" w:rsidP="000B732F">
                        <w:pPr>
                          <w:spacing w:after="0"/>
                          <w:rPr>
                            <w:sz w:val="16"/>
                            <w:szCs w:val="16"/>
                            <w:lang w:val="sv-SE" w:eastAsia="ja-JP"/>
                          </w:rPr>
                        </w:pPr>
                        <w:r>
                          <w:rPr>
                            <w:rFonts w:ascii="Times New Roman" w:hAnsi="Times New Roman"/>
                            <w:b/>
                            <w:sz w:val="16"/>
                            <w:szCs w:val="16"/>
                            <w:lang w:val="sv-SE" w:eastAsia="ja-JP"/>
                          </w:rPr>
                          <w:t>NH</w:t>
                        </w:r>
                      </w:p>
                      <w:p w14:paraId="4133F255" w14:textId="77777777" w:rsidR="00727C08" w:rsidRDefault="00727C08" w:rsidP="000B732F">
                        <w:pPr>
                          <w:rPr>
                            <w:sz w:val="16"/>
                            <w:szCs w:val="16"/>
                            <w:lang w:val="sv-SE"/>
                          </w:rPr>
                        </w:pPr>
                      </w:p>
                      <w:p w14:paraId="00E46C1E" w14:textId="77777777" w:rsidR="00727C08" w:rsidRDefault="00727C08" w:rsidP="000B732F"/>
                      <w:p w14:paraId="56146814" w14:textId="77777777" w:rsidR="00727C08" w:rsidRDefault="00727C08" w:rsidP="000B732F"/>
                      <w:p w14:paraId="67E9B569" w14:textId="77777777" w:rsidR="00727C08" w:rsidRDefault="00727C08" w:rsidP="000B732F"/>
                    </w:txbxContent>
                  </v:textbox>
                </v:shape>
                <v:shape id="Text Box 279" o:spid="_x0000_s1156"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textbox>
                    <w:txbxContent>
                      <w:p w14:paraId="0BE162E7" w14:textId="77777777" w:rsidR="00727C08" w:rsidRDefault="00727C08" w:rsidP="000B732F">
                        <w:pPr>
                          <w:spacing w:after="0"/>
                          <w:rPr>
                            <w:sz w:val="16"/>
                            <w:szCs w:val="16"/>
                            <w:lang w:val="sv-SE" w:eastAsia="ja-JP"/>
                          </w:rPr>
                        </w:pPr>
                        <w:proofErr w:type="spellStart"/>
                        <w:r>
                          <w:rPr>
                            <w:rFonts w:ascii="Times New Roman" w:hAnsi="Times New Roman"/>
                            <w:b/>
                            <w:lang w:val="sv-SE" w:eastAsia="en-US"/>
                          </w:rPr>
                          <w:t>K</w:t>
                        </w:r>
                        <w:r>
                          <w:rPr>
                            <w:vertAlign w:val="subscript"/>
                            <w:lang w:val="sv-SE"/>
                          </w:rPr>
                          <w:t>eNB</w:t>
                        </w:r>
                        <w:proofErr w:type="spellEnd"/>
                      </w:p>
                      <w:p w14:paraId="609BDEA7" w14:textId="77777777" w:rsidR="00727C08" w:rsidRDefault="00727C08" w:rsidP="000B732F">
                        <w:pPr>
                          <w:rPr>
                            <w:sz w:val="16"/>
                            <w:szCs w:val="16"/>
                            <w:lang w:val="sv-SE"/>
                          </w:rPr>
                        </w:pPr>
                      </w:p>
                      <w:p w14:paraId="56B9A959" w14:textId="77777777" w:rsidR="00727C08" w:rsidRDefault="00727C08" w:rsidP="000B732F"/>
                      <w:p w14:paraId="2BA29EC3" w14:textId="77777777" w:rsidR="00727C08" w:rsidRDefault="00727C08" w:rsidP="000B732F"/>
                      <w:p w14:paraId="18B17A1B" w14:textId="77777777" w:rsidR="00727C08" w:rsidRDefault="00727C08" w:rsidP="000B732F"/>
                    </w:txbxContent>
                  </v:textbox>
                </v:shape>
                <v:line id="Line 280" o:spid="_x0000_s1157"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" strokecolor="white" strokeweight="4.5pt"/>
                <v:line id="Line 281" o:spid="_x0000_s1158"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"/>
                <v:shape id="Text Box 282" o:spid="_x0000_s1159"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6BA61A6C" w14:textId="77777777" w:rsidR="00727C08" w:rsidRDefault="00727C08" w:rsidP="000B732F">
                        <w:pPr>
                          <w:rPr>
                            <w:sz w:val="16"/>
                            <w:szCs w:val="16"/>
                            <w:lang w:val="sv-SE"/>
                          </w:rPr>
                        </w:pPr>
                        <w:r>
                          <w:rPr>
                            <w:rFonts w:ascii="Times New Roman" w:hAnsi="Times New Roman"/>
                            <w:b/>
                            <w:sz w:val="16"/>
                            <w:szCs w:val="16"/>
                            <w:lang w:val="sv-SE" w:eastAsia="en-US"/>
                          </w:rPr>
                          <w:t>256</w:t>
                        </w:r>
                      </w:p>
                      <w:p w14:paraId="5E509F69" w14:textId="77777777" w:rsidR="00727C08" w:rsidRDefault="00727C08" w:rsidP="000B732F"/>
                      <w:p w14:paraId="56007ADA"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6B75D2C3" w14:textId="77777777" w:rsidR="00727C08" w:rsidRDefault="00727C08" w:rsidP="000B732F"/>
                      <w:p w14:paraId="22236D51" w14:textId="77777777" w:rsidR="00727C08" w:rsidRDefault="00727C08" w:rsidP="000B732F"/>
                      <w:p w14:paraId="4425743F" w14:textId="77777777" w:rsidR="00727C08" w:rsidRDefault="00727C08" w:rsidP="000B732F"/>
                      <w:p w14:paraId="6BE97B16" w14:textId="77777777" w:rsidR="00727C08" w:rsidRDefault="00727C08" w:rsidP="000B732F">
                        <w:pPr>
                          <w:rPr>
                            <w:vertAlign w:val="subscript"/>
                            <w:lang w:val="sv-SE"/>
                          </w:rPr>
                        </w:pPr>
                        <w:proofErr w:type="spellStart"/>
                        <w:r>
                          <w:rPr>
                            <w:lang w:val="sv-SE"/>
                          </w:rPr>
                          <w:t>K</w:t>
                        </w:r>
                        <w:r>
                          <w:rPr>
                            <w:vertAlign w:val="subscript"/>
                            <w:lang w:val="sv-SE"/>
                          </w:rPr>
                          <w:t>eNB</w:t>
                        </w:r>
                        <w:proofErr w:type="spellEnd"/>
                      </w:p>
                      <w:p w14:paraId="7723F1E6" w14:textId="77777777" w:rsidR="00727C08" w:rsidRDefault="00727C08" w:rsidP="000B732F"/>
                    </w:txbxContent>
                  </v:textbox>
                </v:shape>
                <v:shape id="Text Box 283" o:spid="_x0000_s1160"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39040EF3"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6BBE46A2" w14:textId="77777777" w:rsidR="00727C08" w:rsidRDefault="00727C08" w:rsidP="000B732F"/>
                      <w:p w14:paraId="7DA8A431" w14:textId="77777777" w:rsidR="00727C08" w:rsidRDefault="00727C08" w:rsidP="000B732F"/>
                      <w:p w14:paraId="49AFE901" w14:textId="77777777" w:rsidR="00727C08" w:rsidRDefault="00727C08" w:rsidP="000B732F"/>
                    </w:txbxContent>
                  </v:textbox>
                </v:shape>
                <v:shape id="AutoShape 284" o:spid="_x0000_s1161"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5" o:spid="_x0000_s1162"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7C8AB948" w14:textId="77777777" w:rsidR="00727C08" w:rsidRDefault="00727C08" w:rsidP="000B732F">
                        <w:pPr>
                          <w:rPr>
                            <w:lang w:val="sv-SE"/>
                          </w:rPr>
                        </w:pPr>
                        <w:r>
                          <w:rPr>
                            <w:rFonts w:ascii="Times New Roman" w:hAnsi="Times New Roman"/>
                            <w:b/>
                            <w:lang w:val="sv-SE" w:eastAsia="en-US"/>
                          </w:rPr>
                          <w:t>KDF</w:t>
                        </w:r>
                      </w:p>
                      <w:p w14:paraId="70F2EAE7" w14:textId="77777777" w:rsidR="00727C08" w:rsidRDefault="00727C08" w:rsidP="000B732F"/>
                      <w:p w14:paraId="322A818D" w14:textId="77777777" w:rsidR="00727C08" w:rsidRDefault="00727C08" w:rsidP="000B732F"/>
                      <w:p w14:paraId="23B8CBC7" w14:textId="77777777" w:rsidR="00727C08" w:rsidRDefault="00727C08" w:rsidP="000B732F"/>
                      <w:p w14:paraId="036E44B3" w14:textId="77777777" w:rsidR="00727C08" w:rsidRDefault="00727C08" w:rsidP="000B732F"/>
                      <w:p w14:paraId="384E2B5E" w14:textId="77777777" w:rsidR="00727C08" w:rsidRDefault="00727C08" w:rsidP="000B732F"/>
                      <w:p w14:paraId="29E292A9" w14:textId="77777777" w:rsidR="00727C08" w:rsidRDefault="00727C08" w:rsidP="000B732F"/>
                    </w:txbxContent>
                  </v:textbox>
                </v:shape>
                <v:shape id="AutoShape 286" o:spid="_x0000_s1163"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87" o:spid="_x0000_s1164"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" filled="f" stroked="f">
                  <v:textbox>
                    <w:txbxContent>
                      <w:p w14:paraId="74212B3E" w14:textId="77777777" w:rsidR="00727C08" w:rsidRDefault="00727C08" w:rsidP="000B732F">
                        <w:pPr>
                          <w:rPr>
                            <w:lang w:val="sv-SE"/>
                          </w:rPr>
                        </w:pPr>
                        <w:proofErr w:type="spellStart"/>
                        <w:r>
                          <w:rPr>
                            <w:rFonts w:ascii="Times New Roman" w:hAnsi="Times New Roman"/>
                            <w:b/>
                            <w:lang w:val="sv-SE" w:eastAsia="en-US"/>
                          </w:rPr>
                          <w:t>Trunc</w:t>
                        </w:r>
                        <w:proofErr w:type="spellEnd"/>
                      </w:p>
                      <w:p w14:paraId="3784DF29" w14:textId="77777777" w:rsidR="00727C08" w:rsidRDefault="00727C08" w:rsidP="000B732F"/>
                      <w:p w14:paraId="7F7208A0" w14:textId="77777777" w:rsidR="00727C08" w:rsidRDefault="00727C08" w:rsidP="000B732F"/>
                      <w:p w14:paraId="54C1CF12" w14:textId="77777777" w:rsidR="00727C08" w:rsidRDefault="00727C08" w:rsidP="000B732F"/>
                      <w:p w14:paraId="2A31C393" w14:textId="77777777" w:rsidR="00727C08" w:rsidRDefault="00727C08" w:rsidP="000B732F">
                        <w:pPr>
                          <w:rPr>
                            <w:lang w:val="sv-SE"/>
                          </w:rPr>
                        </w:pPr>
                        <w:r>
                          <w:rPr>
                            <w:lang w:val="sv-SE"/>
                          </w:rPr>
                          <w:t>K</w:t>
                        </w:r>
                        <w:r>
                          <w:rPr>
                            <w:vertAlign w:val="subscript"/>
                            <w:lang w:val="sv-SE"/>
                          </w:rPr>
                          <w:t>ASME</w:t>
                        </w:r>
                      </w:p>
                      <w:p w14:paraId="5228B6AB" w14:textId="77777777" w:rsidR="00727C08" w:rsidRDefault="00727C08" w:rsidP="000B732F"/>
                      <w:p w14:paraId="7EF496E8" w14:textId="77777777" w:rsidR="00727C08" w:rsidRDefault="00727C08" w:rsidP="000B732F"/>
                      <w:p w14:paraId="084E4BDA" w14:textId="77777777" w:rsidR="00727C08" w:rsidRDefault="00727C08" w:rsidP="000B732F"/>
                      <w:p w14:paraId="3EC0B08E" w14:textId="77777777" w:rsidR="00727C08" w:rsidRDefault="00727C08" w:rsidP="000B732F">
                        <w:pPr>
                          <w:rPr>
                            <w:lang w:val="sv-SE"/>
                          </w:rPr>
                        </w:pPr>
                        <w:r>
                          <w:rPr>
                            <w:lang w:val="sv-SE"/>
                          </w:rPr>
                          <w:t>K</w:t>
                        </w:r>
                        <w:r>
                          <w:rPr>
                            <w:vertAlign w:val="subscript"/>
                            <w:lang w:val="sv-SE"/>
                          </w:rPr>
                          <w:t>ASME</w:t>
                        </w:r>
                      </w:p>
                      <w:p w14:paraId="01420092" w14:textId="77777777" w:rsidR="00727C08" w:rsidRDefault="00727C08" w:rsidP="000B732F"/>
                      <w:p w14:paraId="5C1C915E" w14:textId="77777777" w:rsidR="00727C08" w:rsidRDefault="00727C08" w:rsidP="000B732F"/>
                    </w:txbxContent>
                  </v:textbox>
                </v:shape>
                <v:line id="Line 288" o:spid="_x0000_s1165" style="position:absolute;visibility:visible;mso-wrap-style:square" from="32004,22860" to="32010,25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LRvxQAAANwAAAAPAAAAZHJzL2Rvd25yZXYueG1sRI9PawIx&#10;FMTvhX6H8ArealYR/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BDDLRvxQAAANwAAAAP&#10;AAAAAAAAAAAAAAAAAAcCAABkcnMvZG93bnJldi54bWxQSwUGAAAAAAMAAwC3AAAA+QIAAAAA&#10;">
                  <v:stroke endarrow="block"/>
                </v:line>
                <v:shape id="Text Box 289" o:spid="_x0000_s1166" type="#_x0000_t202" style="position:absolute;left:29718;top:1943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" filled="f" stroked="f">
                  <v:textbox>
                    <w:txbxContent>
                      <w:p w14:paraId="4F01A30F" w14:textId="77777777" w:rsidR="00727C08" w:rsidRDefault="00727C08" w:rsidP="000B732F">
                        <w:pPr>
                          <w:spacing w:after="0"/>
                          <w:rPr>
                            <w:sz w:val="16"/>
                            <w:szCs w:val="16"/>
                          </w:rPr>
                        </w:pPr>
                      </w:p>
                      <w:p w14:paraId="0CD94893" w14:textId="77777777" w:rsidR="00727C08" w:rsidRDefault="00727C08" w:rsidP="000B732F">
                        <w:pPr>
                          <w:spacing w:before="160" w:after="0" w:line="120" w:lineRule="auto"/>
                          <w:rPr>
                            <w:sz w:val="16"/>
                            <w:szCs w:val="16"/>
                          </w:rPr>
                        </w:pPr>
                        <w:r>
                          <w:rPr>
                            <w:sz w:val="16"/>
                            <w:szCs w:val="16"/>
                          </w:rPr>
                          <w:t>UP-</w:t>
                        </w:r>
                        <w:proofErr w:type="spellStart"/>
                        <w:r>
                          <w:rPr>
                            <w:sz w:val="16"/>
                            <w:szCs w:val="16"/>
                          </w:rPr>
                          <w:t>int</w:t>
                        </w:r>
                        <w:proofErr w:type="spellEnd"/>
                        <w:r>
                          <w:rPr>
                            <w:sz w:val="16"/>
                            <w:szCs w:val="16"/>
                          </w:rPr>
                          <w:t>-</w:t>
                        </w:r>
                        <w:proofErr w:type="spellStart"/>
                        <w:r>
                          <w:rPr>
                            <w:sz w:val="16"/>
                            <w:szCs w:val="16"/>
                          </w:rPr>
                          <w:t>alg</w:t>
                        </w:r>
                        <w:proofErr w:type="spellEnd"/>
                        <w:r>
                          <w:rPr>
                            <w:sz w:val="16"/>
                            <w:szCs w:val="16"/>
                          </w:rPr>
                          <w:t xml:space="preserve">, </w:t>
                        </w:r>
                        <w:proofErr w:type="spellStart"/>
                        <w:r>
                          <w:rPr>
                            <w:sz w:val="16"/>
                            <w:szCs w:val="16"/>
                          </w:rPr>
                          <w:t>Alg</w:t>
                        </w:r>
                        <w:proofErr w:type="spellEnd"/>
                        <w:r>
                          <w:rPr>
                            <w:sz w:val="16"/>
                            <w:szCs w:val="16"/>
                          </w:rPr>
                          <w:t>-ID</w:t>
                        </w:r>
                      </w:p>
                      <w:p w14:paraId="06C1E5E1" w14:textId="77777777" w:rsidR="00727C08" w:rsidRDefault="00727C08" w:rsidP="000B732F">
                        <w:pPr>
                          <w:rPr>
                            <w:sz w:val="16"/>
                            <w:szCs w:val="16"/>
                          </w:rPr>
                        </w:pPr>
                      </w:p>
                      <w:p w14:paraId="579C9E3C" w14:textId="77777777" w:rsidR="00727C08" w:rsidRDefault="00727C08" w:rsidP="000B732F"/>
                      <w:p w14:paraId="2E6F5829" w14:textId="77777777" w:rsidR="00727C08" w:rsidRDefault="00727C08" w:rsidP="000B732F"/>
                      <w:p w14:paraId="0095FA1C" w14:textId="77777777" w:rsidR="00727C08" w:rsidRDefault="00727C08" w:rsidP="000B732F"/>
                      <w:p w14:paraId="14A8B627" w14:textId="77777777" w:rsidR="00727C08" w:rsidRDefault="00727C08" w:rsidP="000B732F"/>
                      <w:p w14:paraId="2760AF91" w14:textId="77777777" w:rsidR="00727C08" w:rsidRDefault="00727C08" w:rsidP="000B732F"/>
                      <w:p w14:paraId="433C11E6" w14:textId="77777777" w:rsidR="00727C08" w:rsidRDefault="00727C08" w:rsidP="000B732F"/>
                    </w:txbxContent>
                  </v:textbox>
                </v:shape>
                <v:line id="Line 290" o:spid="_x0000_s1167"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">
                  <v:stroke endarrow="block"/>
                </v:line>
                <v:shape id="Text Box 291" o:spid="_x0000_s1168"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" fillcolor="silver">
                  <v:stroke dashstyle="dash"/>
                  <v:textbox>
                    <w:txbxContent>
                      <w:p w14:paraId="728779EF"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UPint</w:t>
                        </w:r>
                        <w:proofErr w:type="spellEnd"/>
                      </w:p>
                      <w:p w14:paraId="525DB205" w14:textId="77777777" w:rsidR="00727C08" w:rsidRDefault="00727C08" w:rsidP="000B732F"/>
                      <w:p w14:paraId="6F834EBE" w14:textId="77777777" w:rsidR="00727C08" w:rsidRDefault="00727C08" w:rsidP="000B732F"/>
                      <w:p w14:paraId="1B70C291" w14:textId="77777777" w:rsidR="00727C08" w:rsidRDefault="00727C08" w:rsidP="000B732F"/>
                      <w:p w14:paraId="4FE4EBBF" w14:textId="77777777" w:rsidR="00727C08" w:rsidRDefault="00727C08" w:rsidP="000B732F"/>
                      <w:p w14:paraId="1C34EBA2" w14:textId="77777777" w:rsidR="00727C08" w:rsidRDefault="00727C08" w:rsidP="000B732F"/>
                      <w:p w14:paraId="3540793F" w14:textId="77777777" w:rsidR="00727C08" w:rsidRDefault="00727C08" w:rsidP="000B732F"/>
                    </w:txbxContent>
                  </v:textbox>
                </v:shape>
                <v:shape id="Text Box 292" o:spid="_x0000_s1169"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7225E93F"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3372109F" w14:textId="77777777" w:rsidR="00727C08" w:rsidRDefault="00727C08" w:rsidP="000B732F"/>
                      <w:p w14:paraId="39F46B9E" w14:textId="77777777" w:rsidR="00727C08" w:rsidRDefault="00727C08" w:rsidP="000B732F"/>
                      <w:p w14:paraId="70D16DA7" w14:textId="77777777" w:rsidR="00727C08" w:rsidRDefault="00727C08" w:rsidP="000B732F"/>
                      <w:p w14:paraId="2D689708" w14:textId="77777777" w:rsidR="00727C08" w:rsidRDefault="00727C08" w:rsidP="000B732F"/>
                      <w:p w14:paraId="2076CF05" w14:textId="77777777" w:rsidR="00727C08" w:rsidRDefault="00727C08" w:rsidP="000B732F">
                        <w:pPr>
                          <w:rPr>
                            <w:sz w:val="16"/>
                            <w:szCs w:val="16"/>
                            <w:lang w:val="sv-SE"/>
                          </w:rPr>
                        </w:pPr>
                        <w:r>
                          <w:rPr>
                            <w:sz w:val="16"/>
                            <w:szCs w:val="16"/>
                            <w:lang w:val="sv-SE"/>
                          </w:rPr>
                          <w:t>256</w:t>
                        </w:r>
                      </w:p>
                      <w:p w14:paraId="08F0C6BD" w14:textId="77777777" w:rsidR="00727C08" w:rsidRDefault="00727C08" w:rsidP="000B732F"/>
                      <w:p w14:paraId="180504EC" w14:textId="77777777" w:rsidR="00727C08" w:rsidRDefault="00727C08" w:rsidP="000B732F"/>
                      <w:p w14:paraId="139A976C" w14:textId="77777777" w:rsidR="00727C08" w:rsidRDefault="00727C08" w:rsidP="000B732F"/>
                      <w:p w14:paraId="2CAFBADD" w14:textId="77777777" w:rsidR="00727C08" w:rsidRDefault="00727C08" w:rsidP="000B732F">
                        <w:pPr>
                          <w:rPr>
                            <w:sz w:val="16"/>
                            <w:szCs w:val="16"/>
                            <w:lang w:val="sv-SE"/>
                          </w:rPr>
                        </w:pPr>
                        <w:r>
                          <w:rPr>
                            <w:sz w:val="16"/>
                            <w:szCs w:val="16"/>
                            <w:lang w:val="sv-SE"/>
                          </w:rPr>
                          <w:t>256</w:t>
                        </w:r>
                      </w:p>
                      <w:p w14:paraId="6CA085B3" w14:textId="77777777" w:rsidR="00727C08" w:rsidRDefault="00727C08" w:rsidP="000B732F"/>
                    </w:txbxContent>
                  </v:textbox>
                </v:shape>
                <v:shape id="Text Box 293" o:spid="_x0000_s1170"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69803886"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77055221" w14:textId="77777777" w:rsidR="00727C08" w:rsidRDefault="00727C08" w:rsidP="000B732F">
                        <w:pPr>
                          <w:rPr>
                            <w:rFonts w:cs="Arial"/>
                            <w:sz w:val="24"/>
                            <w:szCs w:val="24"/>
                            <w:lang w:val="sv-SE" w:eastAsia="ja-JP"/>
                          </w:rPr>
                        </w:pPr>
                        <w:r>
                          <w:rPr>
                            <w:rFonts w:cs="Arial"/>
                            <w:sz w:val="24"/>
                            <w:szCs w:val="24"/>
                            <w:lang w:val="sv-SE" w:eastAsia="ja-JP"/>
                          </w:rPr>
                          <w:t>MME</w:t>
                        </w:r>
                      </w:p>
                      <w:p w14:paraId="222CB9F2" w14:textId="77777777" w:rsidR="00727C08" w:rsidRDefault="00727C08" w:rsidP="000B732F"/>
                      <w:p w14:paraId="28E6396E" w14:textId="77777777" w:rsidR="00727C08" w:rsidRDefault="00727C08" w:rsidP="000B732F"/>
                      <w:p w14:paraId="2335F380" w14:textId="77777777" w:rsidR="00727C08" w:rsidRDefault="00727C08" w:rsidP="000B732F"/>
                      <w:p w14:paraId="67CB345D" w14:textId="77777777" w:rsidR="00727C08" w:rsidRDefault="00727C08" w:rsidP="000B732F">
                        <w:pPr>
                          <w:rPr>
                            <w:rFonts w:cs="Arial"/>
                            <w:sz w:val="24"/>
                            <w:szCs w:val="24"/>
                            <w:lang w:val="sv-SE" w:eastAsia="ja-JP"/>
                          </w:rPr>
                        </w:pPr>
                        <w:r>
                          <w:rPr>
                            <w:rFonts w:cs="Arial"/>
                            <w:sz w:val="24"/>
                            <w:szCs w:val="24"/>
                            <w:lang w:val="sv-SE" w:eastAsia="ja-JP"/>
                          </w:rPr>
                          <w:t>MME</w:t>
                        </w:r>
                      </w:p>
                      <w:p w14:paraId="79A4BCD5" w14:textId="77777777" w:rsidR="00727C08" w:rsidRDefault="00727C08" w:rsidP="000B732F"/>
                      <w:p w14:paraId="3FED2A8B" w14:textId="77777777" w:rsidR="00727C08" w:rsidRDefault="00727C08" w:rsidP="000B732F"/>
                      <w:p w14:paraId="0885F762" w14:textId="77777777" w:rsidR="00727C08" w:rsidRDefault="00727C08" w:rsidP="000B732F"/>
                      <w:p w14:paraId="167018C3" w14:textId="77777777" w:rsidR="00727C08" w:rsidRDefault="00727C08" w:rsidP="000B732F"/>
                      <w:p w14:paraId="6572A01E" w14:textId="77777777" w:rsidR="00727C08" w:rsidRDefault="00727C08" w:rsidP="000B732F"/>
                      <w:p w14:paraId="79759056" w14:textId="77777777" w:rsidR="00727C08" w:rsidRDefault="00727C08" w:rsidP="000B732F"/>
                      <w:p w14:paraId="2E2F3399" w14:textId="77777777" w:rsidR="00727C08" w:rsidRDefault="00727C08" w:rsidP="000B732F"/>
                    </w:txbxContent>
                  </v:textbox>
                </v:shape>
                <v:line id="Line 294" o:spid="_x0000_s1171"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">
                  <v:stroke endarrow="block"/>
                </v:line>
                <v:shape id="Text Box 295" o:spid="_x0000_s1172"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" fillcolor="silver">
                  <v:stroke dashstyle="dash"/>
                  <v:textbox>
                    <w:txbxContent>
                      <w:p w14:paraId="6A7CCF08" w14:textId="77777777" w:rsidR="00727C08" w:rsidRDefault="00727C08" w:rsidP="000B732F">
                        <w:pPr>
                          <w:rPr>
                            <w:vertAlign w:val="subscript"/>
                            <w:lang w:val="en-US"/>
                          </w:rPr>
                        </w:pPr>
                        <w:proofErr w:type="spellStart"/>
                        <w:r>
                          <w:rPr>
                            <w:rFonts w:ascii="Times New Roman" w:hAnsi="Times New Roman"/>
                            <w:b/>
                            <w:lang w:val="en-US" w:eastAsia="en-US"/>
                          </w:rPr>
                          <w:t>K</w:t>
                        </w:r>
                        <w:r>
                          <w:rPr>
                            <w:vertAlign w:val="subscript"/>
                            <w:lang w:val="en-US"/>
                          </w:rPr>
                          <w:t>UPint</w:t>
                        </w:r>
                        <w:proofErr w:type="spellEnd"/>
                      </w:p>
                      <w:p w14:paraId="511F571F" w14:textId="77777777" w:rsidR="00727C08" w:rsidRDefault="00727C08" w:rsidP="000B732F"/>
                      <w:p w14:paraId="3A5E2BB6" w14:textId="77777777" w:rsidR="00727C08" w:rsidRDefault="00727C08" w:rsidP="000B732F"/>
                      <w:p w14:paraId="49BFAABA" w14:textId="77777777" w:rsidR="00727C08" w:rsidRDefault="00727C08" w:rsidP="000B732F"/>
                      <w:p w14:paraId="59057198" w14:textId="77777777" w:rsidR="00727C08" w:rsidRDefault="00727C08" w:rsidP="000B732F"/>
                      <w:p w14:paraId="40E3ADC2" w14:textId="77777777" w:rsidR="00727C08" w:rsidRDefault="00727C08" w:rsidP="000B732F"/>
                      <w:p w14:paraId="798DC7A3" w14:textId="77777777" w:rsidR="00727C08" w:rsidRDefault="00727C08" w:rsidP="000B732F"/>
                      <w:p w14:paraId="4F30A217" w14:textId="77777777" w:rsidR="00727C08" w:rsidRDefault="00727C08" w:rsidP="000B732F"/>
                      <w:p w14:paraId="17C71929" w14:textId="77777777" w:rsidR="00727C08" w:rsidRDefault="00727C08" w:rsidP="000B732F"/>
                    </w:txbxContent>
                  </v:textbox>
                </v:shape>
                <v:line id="Line 296" o:spid="_x0000_s1173"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">
                  <v:stroke endarrow="block"/>
                </v:line>
                <v:shape id="Text Box 297" o:spid="_x0000_s1174"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0DD67B29" w14:textId="77777777" w:rsidR="00727C08" w:rsidRDefault="00727C08" w:rsidP="000B732F">
                        <w:pPr>
                          <w:rPr>
                            <w:sz w:val="16"/>
                            <w:szCs w:val="16"/>
                            <w:lang w:val="sv-SE"/>
                          </w:rPr>
                        </w:pPr>
                        <w:r>
                          <w:rPr>
                            <w:rFonts w:ascii="Times New Roman" w:hAnsi="Times New Roman"/>
                            <w:b/>
                            <w:sz w:val="16"/>
                            <w:szCs w:val="16"/>
                            <w:lang w:val="sv-SE" w:eastAsia="en-US"/>
                          </w:rPr>
                          <w:t>128</w:t>
                        </w:r>
                      </w:p>
                      <w:p w14:paraId="783F874B" w14:textId="77777777" w:rsidR="00727C08" w:rsidRDefault="00727C08" w:rsidP="000B732F"/>
                      <w:p w14:paraId="38363950" w14:textId="77777777" w:rsidR="00727C08" w:rsidRDefault="00727C08" w:rsidP="000B732F"/>
                      <w:p w14:paraId="13418FA7" w14:textId="77777777" w:rsidR="00727C08" w:rsidRDefault="00727C08" w:rsidP="000B732F"/>
                      <w:p w14:paraId="5530A81F"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AE9EC7" w14:textId="77777777" w:rsidR="00727C08" w:rsidRDefault="00727C08" w:rsidP="000B732F"/>
                      <w:p w14:paraId="340E1940" w14:textId="77777777" w:rsidR="00727C08" w:rsidRDefault="00727C08" w:rsidP="000B732F"/>
                      <w:p w14:paraId="1BEB87BD" w14:textId="77777777" w:rsidR="00727C08" w:rsidRDefault="00727C08" w:rsidP="000B732F"/>
                      <w:p w14:paraId="35C32F2F" w14:textId="77777777" w:rsidR="00727C08" w:rsidRDefault="00727C08" w:rsidP="000B732F"/>
                    </w:txbxContent>
                  </v:textbox>
                </v:shape>
                <v:line id="Line 298" o:spid="_x0000_s1175" style="position:absolute;visibility:visible;mso-wrap-style:square" from="34290,22860" to="40386,2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"/>
                <v:line id="Line 299" o:spid="_x0000_s1176" style="position:absolute;flip:x y;visibility:visible;mso-wrap-style:square" from="34290,22860" to="3429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">
                  <v:stroke startarrow="block"/>
                </v:line>
                <w10:anchorlock/>
              </v:group>
            </w:pict>
          </mc:Fallback>
        </mc:AlternateContent>
      </w:r>
    </w:p>
    <w:p w14:paraId="2243066C" w14:textId="2F5DE901" w:rsidR="000B732F" w:rsidRPr="000B732F" w:rsidRDefault="000B732F" w:rsidP="000B732F">
      <w:pPr>
        <w:pStyle w:val="TH"/>
        <w:rPr>
          <w:rFonts w:eastAsia="SimSun" w:cs="Arial"/>
          <w:color w:val="000000" w:themeColor="text1"/>
          <w:kern w:val="2"/>
          <w:lang w:eastAsia="zh-CN"/>
        </w:rPr>
      </w:pPr>
      <w:r w:rsidRPr="000B732F">
        <w:rPr>
          <w:rFonts w:eastAsia="SimSun" w:cs="Arial"/>
          <w:color w:val="000000" w:themeColor="text1"/>
          <w:kern w:val="2"/>
          <w:lang w:eastAsia="zh-CN"/>
        </w:rPr>
        <w:t>Figure 1 Current key derivation for EPS on the network side</w:t>
      </w:r>
    </w:p>
    <w:p w14:paraId="35F39AAD" w14:textId="0E7B2B23" w:rsidR="009C38BC" w:rsidRDefault="009C38BC" w:rsidP="009C38BC">
      <w:r>
        <w:t xml:space="preserve">This means that even if 256 bit keys should </w:t>
      </w:r>
      <w:r w:rsidR="000B732F">
        <w:t xml:space="preserve">be </w:t>
      </w:r>
      <w:r>
        <w:t>appl</w:t>
      </w:r>
      <w:r w:rsidR="00CE3DAF">
        <w:t>ied</w:t>
      </w:r>
      <w:r>
        <w:t xml:space="preserve"> for NR radio interface</w:t>
      </w:r>
      <w:r w:rsidR="0099459B">
        <w:t xml:space="preserve"> protection</w:t>
      </w:r>
      <w:r>
        <w:t xml:space="preserve">, it is possible to inter-work will with </w:t>
      </w:r>
      <w:r w:rsidR="00CE3DAF">
        <w:t xml:space="preserve">legacy </w:t>
      </w:r>
      <w:r>
        <w:t xml:space="preserve">LTE </w:t>
      </w:r>
      <w:proofErr w:type="spellStart"/>
      <w:r w:rsidR="00CE3DAF">
        <w:t>eNBs</w:t>
      </w:r>
      <w:proofErr w:type="spellEnd"/>
      <w:r w:rsidR="00CE3DAF">
        <w:t xml:space="preserve"> </w:t>
      </w:r>
      <w:r>
        <w:t>since:</w:t>
      </w:r>
    </w:p>
    <w:p w14:paraId="48ECD3A6" w14:textId="047C0790" w:rsidR="008430D8" w:rsidRDefault="009C38BC" w:rsidP="009C38BC">
      <w:pPr>
        <w:pStyle w:val="ListParagraph"/>
        <w:numPr>
          <w:ilvl w:val="0"/>
          <w:numId w:val="14"/>
        </w:numPr>
      </w:pPr>
      <w:r>
        <w:t xml:space="preserve">LTE already support management of 256 bit keys </w:t>
      </w:r>
      <w:r w:rsidR="008430D8">
        <w:t>(</w:t>
      </w:r>
      <w:r>
        <w:t>including inter-node signalling and key derivation</w:t>
      </w:r>
      <w:r w:rsidR="008430D8">
        <w:t>)</w:t>
      </w:r>
    </w:p>
    <w:p w14:paraId="084A52A3" w14:textId="29297429" w:rsidR="00D72DCD" w:rsidRDefault="00CE3DAF" w:rsidP="009C38BC">
      <w:pPr>
        <w:pStyle w:val="ListParagraph"/>
        <w:numPr>
          <w:ilvl w:val="0"/>
          <w:numId w:val="14"/>
        </w:numPr>
      </w:pPr>
      <w:r>
        <w:t xml:space="preserve">LTE </w:t>
      </w:r>
      <w:proofErr w:type="spellStart"/>
      <w:r>
        <w:t>eNBs</w:t>
      </w:r>
      <w:proofErr w:type="spellEnd"/>
      <w:r>
        <w:t xml:space="preserve"> only supporting legacy security algorithms can continue to use 128 bit keys as today (by truncating) </w:t>
      </w:r>
    </w:p>
    <w:p w14:paraId="76569B1D" w14:textId="35FD3AAE" w:rsidR="0099459B" w:rsidRDefault="0099459B" w:rsidP="0099459B">
      <w:r>
        <w:br/>
        <w:t>It is assumed that 256 bit keys can be introduced in the standard as new 256 bit security algorithms using the mechanism describ</w:t>
      </w:r>
      <w:r w:rsidR="00CE3DAF">
        <w:t>ed in the previous section</w:t>
      </w:r>
      <w:r>
        <w:t xml:space="preserve">. In this way it could be optional for LTE </w:t>
      </w:r>
      <w:proofErr w:type="spellStart"/>
      <w:r>
        <w:t>eNB</w:t>
      </w:r>
      <w:proofErr w:type="spellEnd"/>
      <w:r>
        <w:t xml:space="preserve"> to support the 256 bit algorithms. </w:t>
      </w:r>
    </w:p>
    <w:p w14:paraId="078E7723" w14:textId="710D83DC" w:rsidR="00D72DCD" w:rsidRDefault="00D72DCD" w:rsidP="00D72DCD">
      <w:pPr>
        <w:pStyle w:val="Observation"/>
      </w:pPr>
      <w:r>
        <w:t>LTE already supports the handling of security keys up to 256 bits meaning no impacts on LTE for supporting inter-working with 5G-CN and NR for keys up to 256 bits.</w:t>
      </w:r>
    </w:p>
    <w:p w14:paraId="161CCC91" w14:textId="6B470548" w:rsidR="008430D8" w:rsidRDefault="008430D8" w:rsidP="008430D8"/>
    <w:p w14:paraId="1EA2936B" w14:textId="09AD911C" w:rsidR="008430D8" w:rsidRDefault="008430D8" w:rsidP="008430D8">
      <w:pPr>
        <w:pStyle w:val="Heading2"/>
      </w:pPr>
      <w:r>
        <w:t>What if different AKAs</w:t>
      </w:r>
      <w:r w:rsidR="00CE3DAF">
        <w:t xml:space="preserve"> will be used in the 5G-CN</w:t>
      </w:r>
      <w:r>
        <w:t xml:space="preserve">, meaning </w:t>
      </w:r>
      <w:proofErr w:type="spellStart"/>
      <w:r>
        <w:t>Kasme</w:t>
      </w:r>
      <w:proofErr w:type="spellEnd"/>
      <w:r>
        <w:t xml:space="preserve"> / </w:t>
      </w:r>
      <w:r w:rsidR="000B732F">
        <w:t>NH</w:t>
      </w:r>
      <w:r>
        <w:t xml:space="preserve"> / </w:t>
      </w:r>
      <w:proofErr w:type="spellStart"/>
      <w:r>
        <w:t>KeNB</w:t>
      </w:r>
      <w:proofErr w:type="spellEnd"/>
      <w:r>
        <w:t xml:space="preserve"> etc. are derived in a different way?</w:t>
      </w:r>
    </w:p>
    <w:p w14:paraId="60833AA0" w14:textId="754D640B" w:rsidR="008430D8" w:rsidRDefault="008430D8" w:rsidP="008430D8">
      <w:r>
        <w:t>The way the current LTE access security is defined</w:t>
      </w:r>
      <w:r w:rsidR="000B732F">
        <w:t xml:space="preserve"> (</w:t>
      </w:r>
      <w:r w:rsidR="000B732F" w:rsidRPr="000B732F">
        <w:rPr>
          <w:u w:val="single"/>
        </w:rPr>
        <w:t>the right part of Figure 1</w:t>
      </w:r>
      <w:r w:rsidR="000B732F">
        <w:t>)</w:t>
      </w:r>
      <w:r>
        <w:t xml:space="preserve">, it does not care from where or how the </w:t>
      </w:r>
      <w:proofErr w:type="spellStart"/>
      <w:r>
        <w:t>KeNB</w:t>
      </w:r>
      <w:proofErr w:type="spellEnd"/>
      <w:r>
        <w:t xml:space="preserve"> and NH is derived</w:t>
      </w:r>
      <w:r w:rsidR="000B732F">
        <w:t xml:space="preserve"> (</w:t>
      </w:r>
      <w:r w:rsidR="000B732F" w:rsidRPr="000B732F">
        <w:rPr>
          <w:u w:val="single"/>
        </w:rPr>
        <w:t>the left part of Figure 1</w:t>
      </w:r>
      <w:r w:rsidR="000B732F">
        <w:t>)</w:t>
      </w:r>
      <w:r>
        <w:t xml:space="preserve">. So if SA3 would introduce a new way to derive the </w:t>
      </w:r>
      <w:proofErr w:type="spellStart"/>
      <w:r>
        <w:t>KeNB</w:t>
      </w:r>
      <w:proofErr w:type="spellEnd"/>
      <w:r>
        <w:t xml:space="preserve"> and NH sent down to the </w:t>
      </w:r>
      <w:proofErr w:type="spellStart"/>
      <w:r>
        <w:t>eNB</w:t>
      </w:r>
      <w:proofErr w:type="spellEnd"/>
      <w:r>
        <w:t xml:space="preserve"> </w:t>
      </w:r>
      <w:r w:rsidR="000B732F">
        <w:t xml:space="preserve">over the NG-C interface </w:t>
      </w:r>
      <w:r>
        <w:t>this does not matter</w:t>
      </w:r>
      <w:r w:rsidR="00CE3DAF">
        <w:t xml:space="preserve"> for the LTE RAN</w:t>
      </w:r>
      <w:r>
        <w:t xml:space="preserve"> as long as the resulting key is still 256 bits. The further handling of the </w:t>
      </w:r>
      <w:proofErr w:type="spellStart"/>
      <w:r>
        <w:t>KeNB</w:t>
      </w:r>
      <w:proofErr w:type="spellEnd"/>
      <w:r>
        <w:t xml:space="preserve"> and NH in the RAN (and UE) can be based on legacy LTE principles (NCC, key derivation)</w:t>
      </w:r>
      <w:r w:rsidR="000B732F">
        <w:t xml:space="preserve"> i.e. </w:t>
      </w:r>
      <w:r w:rsidR="000B732F" w:rsidRPr="000B732F">
        <w:rPr>
          <w:u w:val="single"/>
        </w:rPr>
        <w:t>the right part of Figure 1</w:t>
      </w:r>
      <w:r>
        <w:t xml:space="preserve">. </w:t>
      </w:r>
    </w:p>
    <w:p w14:paraId="75C7D050" w14:textId="0524FA5D" w:rsidR="000B732F" w:rsidRDefault="000B732F" w:rsidP="000B732F">
      <w:pPr>
        <w:pStyle w:val="Observation"/>
      </w:pPr>
      <w:r>
        <w:lastRenderedPageBreak/>
        <w:t xml:space="preserve">Regardless how the </w:t>
      </w:r>
      <w:proofErr w:type="spellStart"/>
      <w:r>
        <w:t>KeNB</w:t>
      </w:r>
      <w:proofErr w:type="spellEnd"/>
      <w:r>
        <w:t xml:space="preserve"> and NH are derived in the 5G-CN it should still be possible to treat them in the same way in the 5G-RAN as in LTE assuming the size of the keys are still 256 bits.</w:t>
      </w:r>
    </w:p>
    <w:p w14:paraId="21C0C7A4" w14:textId="520B3D1F" w:rsidR="003002FC" w:rsidRDefault="003002FC" w:rsidP="003002FC">
      <w:pPr>
        <w:pStyle w:val="Heading2"/>
      </w:pPr>
      <w:r>
        <w:t>What if UP integrity protection is introduced in NR?</w:t>
      </w:r>
    </w:p>
    <w:p w14:paraId="6D8A8A30" w14:textId="54B780B1" w:rsidR="003002FC" w:rsidRDefault="003002FC" w:rsidP="00B93DC3">
      <w:r>
        <w:t>Currently LTE support UP integrity protection in some scenarios (e.g. relays). It may be required for 5G systems to also support UP integrity protection for a</w:t>
      </w:r>
      <w:r w:rsidR="00756B57">
        <w:t>ll</w:t>
      </w:r>
      <w:r>
        <w:t xml:space="preserve"> users and DRBs. It is FFS if UP integrity protection support will be mandatory or configurable. It should be technically possible to standardize support for UP integrity protection also in LTE</w:t>
      </w:r>
      <w:r w:rsidR="00756B57">
        <w:t xml:space="preserve"> only affecting new UEs since </w:t>
      </w:r>
      <w:r>
        <w:t xml:space="preserve">DRBs are always explicitly configured by the network </w:t>
      </w:r>
      <w:r w:rsidR="00756B57">
        <w:t xml:space="preserve">using dedicated signalling </w:t>
      </w:r>
      <w:r>
        <w:t xml:space="preserve">and always established after security activation. It could be a network choice to switch on UP integrity protection in all </w:t>
      </w:r>
      <w:proofErr w:type="spellStart"/>
      <w:r>
        <w:t>eNBs</w:t>
      </w:r>
      <w:proofErr w:type="spellEnd"/>
      <w:r>
        <w:t xml:space="preserve"> or in only upgraded </w:t>
      </w:r>
      <w:proofErr w:type="spellStart"/>
      <w:r>
        <w:t>eNBs</w:t>
      </w:r>
      <w:proofErr w:type="spellEnd"/>
      <w:r>
        <w:t>. There will most likely be no risk of bid down attacks since:</w:t>
      </w:r>
    </w:p>
    <w:p w14:paraId="01DD4A3A" w14:textId="1465FA39" w:rsidR="003002FC" w:rsidRDefault="003002FC" w:rsidP="00B93DC3">
      <w:pPr>
        <w:pStyle w:val="ListParagraph"/>
        <w:numPr>
          <w:ilvl w:val="0"/>
          <w:numId w:val="14"/>
        </w:numPr>
      </w:pPr>
      <w:r>
        <w:t xml:space="preserve">Configuration of UP integrity protection would be done using integrity protected RRC </w:t>
      </w:r>
      <w:r w:rsidR="00C100F9">
        <w:t xml:space="preserve">or NAS </w:t>
      </w:r>
      <w:r>
        <w:t>signalling,</w:t>
      </w:r>
    </w:p>
    <w:p w14:paraId="4E0D6F92" w14:textId="77777777" w:rsidR="003002FC" w:rsidRDefault="003002FC" w:rsidP="00B93DC3">
      <w:pPr>
        <w:pStyle w:val="ListParagraph"/>
        <w:numPr>
          <w:ilvl w:val="0"/>
          <w:numId w:val="14"/>
        </w:numPr>
      </w:pPr>
      <w:r>
        <w:t xml:space="preserve">UE security capabilities are protected against bid-down attacks. </w:t>
      </w:r>
    </w:p>
    <w:p w14:paraId="385EE9F4" w14:textId="2EA2A410" w:rsidR="003002FC" w:rsidRDefault="003002FC" w:rsidP="003002FC">
      <w:pPr>
        <w:pStyle w:val="Observation"/>
      </w:pPr>
      <w:r>
        <w:t xml:space="preserve"> It should be possible to add support for UP integrity protection in 5G-RAN with minimum RAN2 specification effort and without impacting legacy LTE </w:t>
      </w:r>
      <w:proofErr w:type="spellStart"/>
      <w:r>
        <w:t>eNB</w:t>
      </w:r>
      <w:proofErr w:type="spellEnd"/>
      <w:r>
        <w:t xml:space="preserve"> HW. </w:t>
      </w:r>
    </w:p>
    <w:p w14:paraId="48195A82" w14:textId="6E4E0ED1" w:rsidR="001D78EB" w:rsidRDefault="001D78EB" w:rsidP="001D78EB">
      <w:pPr>
        <w:pStyle w:val="Heading2"/>
        <w:numPr>
          <w:ilvl w:val="0"/>
          <w:numId w:val="0"/>
        </w:numPr>
      </w:pPr>
    </w:p>
    <w:p w14:paraId="2596A179" w14:textId="3F35E1C0" w:rsidR="001D78EB" w:rsidRPr="001D78EB" w:rsidRDefault="001D78EB" w:rsidP="00C100F9">
      <w:pPr>
        <w:pStyle w:val="Heading1"/>
      </w:pPr>
      <w:r>
        <w:t>Conclusion</w:t>
      </w:r>
    </w:p>
    <w:p w14:paraId="6FBD9E09" w14:textId="6D7A6A87" w:rsidR="00E6516B" w:rsidRDefault="00E6516B" w:rsidP="008430D8">
      <w:r>
        <w:t>Even if 5G-CN and 5G-RAN introduces support for new:</w:t>
      </w:r>
    </w:p>
    <w:p w14:paraId="0C559D7B" w14:textId="09F08569" w:rsidR="00E6516B" w:rsidRDefault="00E6516B" w:rsidP="00E6516B">
      <w:pPr>
        <w:pStyle w:val="ListParagraph"/>
        <w:numPr>
          <w:ilvl w:val="0"/>
          <w:numId w:val="14"/>
        </w:numPr>
      </w:pPr>
      <w:r>
        <w:t>New AKA or key generation mechanism in 5G-CN</w:t>
      </w:r>
    </w:p>
    <w:p w14:paraId="6B3AD3E0" w14:textId="0B189E48" w:rsidR="00E6516B" w:rsidRDefault="00E6516B" w:rsidP="00E6516B">
      <w:pPr>
        <w:pStyle w:val="ListParagraph"/>
        <w:numPr>
          <w:ilvl w:val="0"/>
          <w:numId w:val="14"/>
        </w:numPr>
      </w:pPr>
      <w:r>
        <w:t>New integrity and/or ciphering algorithms</w:t>
      </w:r>
    </w:p>
    <w:p w14:paraId="4A7CECD9" w14:textId="6C9C024F" w:rsidR="00E6516B" w:rsidRDefault="00E6516B" w:rsidP="00E6516B">
      <w:pPr>
        <w:pStyle w:val="ListParagraph"/>
        <w:numPr>
          <w:ilvl w:val="0"/>
          <w:numId w:val="14"/>
        </w:numPr>
      </w:pPr>
      <w:r>
        <w:t>Larger key size (up to 256 bits)</w:t>
      </w:r>
    </w:p>
    <w:p w14:paraId="38118776" w14:textId="3B7A69C7" w:rsidR="00CC7857" w:rsidRDefault="00CC7857" w:rsidP="00E6516B">
      <w:pPr>
        <w:pStyle w:val="ListParagraph"/>
        <w:numPr>
          <w:ilvl w:val="0"/>
          <w:numId w:val="14"/>
        </w:numPr>
      </w:pPr>
      <w:r>
        <w:t>UP integrity protection</w:t>
      </w:r>
    </w:p>
    <w:p w14:paraId="39E47478" w14:textId="320264C6" w:rsidR="0099459B" w:rsidRDefault="00E6516B" w:rsidP="00E6516B">
      <w:r>
        <w:t xml:space="preserve">this can be done in a backwards compatible way for LTE </w:t>
      </w:r>
      <w:proofErr w:type="spellStart"/>
      <w:r>
        <w:t>eNBs</w:t>
      </w:r>
      <w:proofErr w:type="spellEnd"/>
      <w:r>
        <w:t xml:space="preserve"> connected to 5G-CN requiring minimum </w:t>
      </w:r>
      <w:r w:rsidR="00CE3DAF">
        <w:t xml:space="preserve">specification </w:t>
      </w:r>
      <w:r>
        <w:t xml:space="preserve">impacts since LTE </w:t>
      </w:r>
      <w:proofErr w:type="spellStart"/>
      <w:r>
        <w:t>eNB</w:t>
      </w:r>
      <w:proofErr w:type="spellEnd"/>
      <w:r>
        <w:t xml:space="preserve"> can continue to (optionally) support only 128 bit keys and existing algorithms</w:t>
      </w:r>
      <w:r w:rsidR="0099459B">
        <w:t>, and existing key handling (derivation) in the RAN (key handling in CN is not seen).</w:t>
      </w:r>
    </w:p>
    <w:p w14:paraId="56130A90" w14:textId="77777777" w:rsidR="001D78EB" w:rsidRDefault="001D78EB" w:rsidP="001D78EB"/>
    <w:p w14:paraId="33891F83" w14:textId="77777777" w:rsidR="001D78EB" w:rsidRDefault="001D78EB" w:rsidP="001D78EB">
      <w:pPr>
        <w:pStyle w:val="TOC1"/>
      </w:pPr>
      <w:r>
        <w:t>Proposal 1</w:t>
      </w:r>
      <w:r w:rsidRPr="00DB0A9F">
        <w:rPr>
          <w:rFonts w:ascii="Calibri" w:eastAsia="SimSun" w:hAnsi="Calibri"/>
          <w:b w:val="0"/>
          <w:sz w:val="22"/>
        </w:rPr>
        <w:tab/>
      </w:r>
      <w:r>
        <w:t xml:space="preserve">The current solution for LTE RAN key derivation to </w:t>
      </w:r>
      <w:r w:rsidRPr="009C38BC">
        <w:t>support forward and backwards security</w:t>
      </w:r>
      <w:r>
        <w:t xml:space="preserve"> should be adopted as a working assumption for 5G-RAN assuming it can fullfill the 5G security requirements (to be determined by SA3).</w:t>
      </w:r>
    </w:p>
    <w:p w14:paraId="15FBF897" w14:textId="77777777" w:rsidR="003A7EF3" w:rsidRPr="00CE0424" w:rsidRDefault="003A7EF3" w:rsidP="001D78EB"/>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84A22" w14:textId="77777777" w:rsidR="001C33C2" w:rsidRDefault="001C33C2">
      <w:r>
        <w:separator/>
      </w:r>
    </w:p>
  </w:endnote>
  <w:endnote w:type="continuationSeparator" w:id="0">
    <w:p w14:paraId="2F34E2DF" w14:textId="77777777" w:rsidR="001C33C2" w:rsidRDefault="001C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933FB" w14:textId="2F7B36A3" w:rsidR="00727C08" w:rsidRDefault="00727C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38B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38B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57A15" w14:textId="77777777" w:rsidR="001C33C2" w:rsidRDefault="001C33C2">
      <w:r>
        <w:separator/>
      </w:r>
    </w:p>
  </w:footnote>
  <w:footnote w:type="continuationSeparator" w:id="0">
    <w:p w14:paraId="366B42A8" w14:textId="77777777" w:rsidR="001C33C2" w:rsidRDefault="001C3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B18C2" w14:textId="77777777" w:rsidR="00727C08" w:rsidRDefault="00727C0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54"/>
    <w:rsid w:val="000006E1"/>
    <w:rsid w:val="00002A37"/>
    <w:rsid w:val="00006446"/>
    <w:rsid w:val="00006896"/>
    <w:rsid w:val="00006B58"/>
    <w:rsid w:val="00007CDC"/>
    <w:rsid w:val="00011B28"/>
    <w:rsid w:val="00014D69"/>
    <w:rsid w:val="00015D15"/>
    <w:rsid w:val="0002564D"/>
    <w:rsid w:val="00025ECA"/>
    <w:rsid w:val="00027939"/>
    <w:rsid w:val="000325B8"/>
    <w:rsid w:val="00034C15"/>
    <w:rsid w:val="00035A8B"/>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4BE8"/>
    <w:rsid w:val="000A56F2"/>
    <w:rsid w:val="000B2719"/>
    <w:rsid w:val="000B3A8F"/>
    <w:rsid w:val="000B4AB9"/>
    <w:rsid w:val="000B58C3"/>
    <w:rsid w:val="000B61E9"/>
    <w:rsid w:val="000B732F"/>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3C2"/>
    <w:rsid w:val="001C3D2A"/>
    <w:rsid w:val="001C6495"/>
    <w:rsid w:val="001D51BA"/>
    <w:rsid w:val="001D6342"/>
    <w:rsid w:val="001D6D53"/>
    <w:rsid w:val="001D6FAD"/>
    <w:rsid w:val="001D78EB"/>
    <w:rsid w:val="001E58E2"/>
    <w:rsid w:val="001E7AED"/>
    <w:rsid w:val="001F3916"/>
    <w:rsid w:val="001F54C5"/>
    <w:rsid w:val="001F662C"/>
    <w:rsid w:val="001F7074"/>
    <w:rsid w:val="00200490"/>
    <w:rsid w:val="00201F3A"/>
    <w:rsid w:val="00203F96"/>
    <w:rsid w:val="002069B2"/>
    <w:rsid w:val="00207FA3"/>
    <w:rsid w:val="0021222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1CF"/>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02FC"/>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009E"/>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8DE"/>
    <w:rsid w:val="003A7EF3"/>
    <w:rsid w:val="003B159C"/>
    <w:rsid w:val="003B260F"/>
    <w:rsid w:val="003B369F"/>
    <w:rsid w:val="003B36A3"/>
    <w:rsid w:val="003B7FE5"/>
    <w:rsid w:val="003C11C8"/>
    <w:rsid w:val="003C2702"/>
    <w:rsid w:val="003C7806"/>
    <w:rsid w:val="003D109F"/>
    <w:rsid w:val="003D2478"/>
    <w:rsid w:val="003D2FC4"/>
    <w:rsid w:val="003D3C45"/>
    <w:rsid w:val="003D5384"/>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4FB"/>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699F"/>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6DD3"/>
    <w:rsid w:val="005F70BD"/>
    <w:rsid w:val="0060283C"/>
    <w:rsid w:val="00604F14"/>
    <w:rsid w:val="00605F62"/>
    <w:rsid w:val="00611B83"/>
    <w:rsid w:val="00612F1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5E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4E3C"/>
    <w:rsid w:val="0074524B"/>
    <w:rsid w:val="00747D8B"/>
    <w:rsid w:val="00751228"/>
    <w:rsid w:val="00756B57"/>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332"/>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611"/>
    <w:rsid w:val="00827D6F"/>
    <w:rsid w:val="008376AC"/>
    <w:rsid w:val="008430D8"/>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6253"/>
    <w:rsid w:val="00894A88"/>
    <w:rsid w:val="00895386"/>
    <w:rsid w:val="008A21FF"/>
    <w:rsid w:val="008A2CE2"/>
    <w:rsid w:val="008A30AC"/>
    <w:rsid w:val="008A44B8"/>
    <w:rsid w:val="008A51A8"/>
    <w:rsid w:val="008A54C7"/>
    <w:rsid w:val="008A77D8"/>
    <w:rsid w:val="008B0483"/>
    <w:rsid w:val="008B120C"/>
    <w:rsid w:val="008B51A0"/>
    <w:rsid w:val="008B592A"/>
    <w:rsid w:val="008B60BE"/>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6E4"/>
    <w:rsid w:val="00902350"/>
    <w:rsid w:val="0090336B"/>
    <w:rsid w:val="009053AA"/>
    <w:rsid w:val="00906939"/>
    <w:rsid w:val="00906DDB"/>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59B"/>
    <w:rsid w:val="00994DCA"/>
    <w:rsid w:val="009960EC"/>
    <w:rsid w:val="009970DD"/>
    <w:rsid w:val="009A0FBA"/>
    <w:rsid w:val="009A1601"/>
    <w:rsid w:val="009A462D"/>
    <w:rsid w:val="009A5CBA"/>
    <w:rsid w:val="009B1F30"/>
    <w:rsid w:val="009B3AC2"/>
    <w:rsid w:val="009B4DF4"/>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E54"/>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3DC3"/>
    <w:rsid w:val="00B9406A"/>
    <w:rsid w:val="00BA082B"/>
    <w:rsid w:val="00BA2280"/>
    <w:rsid w:val="00BA2A08"/>
    <w:rsid w:val="00BA56D2"/>
    <w:rsid w:val="00BA76E0"/>
    <w:rsid w:val="00BB2A25"/>
    <w:rsid w:val="00BB51E9"/>
    <w:rsid w:val="00BC085A"/>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0F9"/>
    <w:rsid w:val="00C10478"/>
    <w:rsid w:val="00C12107"/>
    <w:rsid w:val="00C13C86"/>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7D2C"/>
    <w:rsid w:val="00CB1F63"/>
    <w:rsid w:val="00CB7170"/>
    <w:rsid w:val="00CC040E"/>
    <w:rsid w:val="00CC111F"/>
    <w:rsid w:val="00CC2011"/>
    <w:rsid w:val="00CC3EA0"/>
    <w:rsid w:val="00CC7857"/>
    <w:rsid w:val="00CC7B45"/>
    <w:rsid w:val="00CD1188"/>
    <w:rsid w:val="00CD2ED1"/>
    <w:rsid w:val="00CD337B"/>
    <w:rsid w:val="00CE0424"/>
    <w:rsid w:val="00CE3DAF"/>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933"/>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2DCD"/>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16B"/>
    <w:rsid w:val="00E67C51"/>
    <w:rsid w:val="00E72EFC"/>
    <w:rsid w:val="00E758EC"/>
    <w:rsid w:val="00E8234C"/>
    <w:rsid w:val="00E83AA9"/>
    <w:rsid w:val="00E84AC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606"/>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38B5"/>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6BAE"/>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656FE82E-9D51-4675-B567-187780B1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738B5"/>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738B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738B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738B5"/>
    <w:pPr>
      <w:numPr>
        <w:ilvl w:val="2"/>
      </w:numPr>
      <w:spacing w:before="120"/>
      <w:outlineLvl w:val="2"/>
    </w:pPr>
    <w:rPr>
      <w:sz w:val="28"/>
      <w:szCs w:val="28"/>
    </w:rPr>
  </w:style>
  <w:style w:type="paragraph" w:styleId="Heading4">
    <w:name w:val="heading 4"/>
    <w:basedOn w:val="Heading3"/>
    <w:next w:val="Normal"/>
    <w:qFormat/>
    <w:rsid w:val="00F738B5"/>
    <w:pPr>
      <w:numPr>
        <w:ilvl w:val="3"/>
      </w:numPr>
      <w:outlineLvl w:val="3"/>
    </w:pPr>
    <w:rPr>
      <w:sz w:val="24"/>
      <w:szCs w:val="24"/>
    </w:rPr>
  </w:style>
  <w:style w:type="paragraph" w:styleId="Heading5">
    <w:name w:val="heading 5"/>
    <w:basedOn w:val="Heading4"/>
    <w:next w:val="Normal"/>
    <w:qFormat/>
    <w:rsid w:val="00F738B5"/>
    <w:pPr>
      <w:numPr>
        <w:ilvl w:val="4"/>
      </w:numPr>
      <w:outlineLvl w:val="4"/>
    </w:pPr>
    <w:rPr>
      <w:sz w:val="22"/>
      <w:szCs w:val="22"/>
    </w:rPr>
  </w:style>
  <w:style w:type="paragraph" w:styleId="Heading6">
    <w:name w:val="heading 6"/>
    <w:basedOn w:val="Normal"/>
    <w:next w:val="Normal"/>
    <w:qFormat/>
    <w:rsid w:val="00F738B5"/>
    <w:pPr>
      <w:keepNext/>
      <w:keepLines/>
      <w:numPr>
        <w:ilvl w:val="5"/>
        <w:numId w:val="1"/>
      </w:numPr>
      <w:spacing w:before="120"/>
      <w:outlineLvl w:val="5"/>
    </w:pPr>
    <w:rPr>
      <w:rFonts w:cs="Arial"/>
    </w:rPr>
  </w:style>
  <w:style w:type="paragraph" w:styleId="Heading7">
    <w:name w:val="heading 7"/>
    <w:basedOn w:val="Normal"/>
    <w:next w:val="Normal"/>
    <w:qFormat/>
    <w:rsid w:val="00F738B5"/>
    <w:pPr>
      <w:keepNext/>
      <w:keepLines/>
      <w:numPr>
        <w:ilvl w:val="6"/>
        <w:numId w:val="1"/>
      </w:numPr>
      <w:spacing w:before="120"/>
      <w:outlineLvl w:val="6"/>
    </w:pPr>
    <w:rPr>
      <w:rFonts w:cs="Arial"/>
    </w:rPr>
  </w:style>
  <w:style w:type="paragraph" w:styleId="Heading8">
    <w:name w:val="heading 8"/>
    <w:basedOn w:val="Heading7"/>
    <w:next w:val="Normal"/>
    <w:qFormat/>
    <w:rsid w:val="00F738B5"/>
    <w:pPr>
      <w:numPr>
        <w:ilvl w:val="7"/>
      </w:numPr>
      <w:outlineLvl w:val="7"/>
    </w:pPr>
  </w:style>
  <w:style w:type="paragraph" w:styleId="Heading9">
    <w:name w:val="heading 9"/>
    <w:basedOn w:val="Heading8"/>
    <w:next w:val="Normal"/>
    <w:qFormat/>
    <w:rsid w:val="00F738B5"/>
    <w:pPr>
      <w:numPr>
        <w:ilvl w:val="8"/>
      </w:numPr>
      <w:outlineLvl w:val="8"/>
    </w:pPr>
  </w:style>
  <w:style w:type="character" w:default="1" w:styleId="DefaultParagraphFont">
    <w:name w:val="Default Paragraph Font"/>
    <w:uiPriority w:val="1"/>
    <w:semiHidden/>
    <w:unhideWhenUsed/>
    <w:rsid w:val="00F738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38B5"/>
  </w:style>
  <w:style w:type="paragraph" w:styleId="TOC8">
    <w:name w:val="toc 8"/>
    <w:basedOn w:val="TOC1"/>
    <w:semiHidden/>
    <w:rsid w:val="00F738B5"/>
    <w:pPr>
      <w:spacing w:before="180"/>
      <w:ind w:left="2693" w:hanging="2693"/>
    </w:pPr>
    <w:rPr>
      <w:b w:val="0"/>
      <w:bCs/>
    </w:rPr>
  </w:style>
  <w:style w:type="paragraph" w:styleId="TOC1">
    <w:name w:val="toc 1"/>
    <w:aliases w:val="Observation TOC2"/>
    <w:uiPriority w:val="39"/>
    <w:rsid w:val="00F738B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738B5"/>
    <w:pPr>
      <w:keepNext/>
      <w:keepLines/>
      <w:spacing w:before="180"/>
      <w:jc w:val="center"/>
    </w:pPr>
  </w:style>
  <w:style w:type="paragraph" w:styleId="Caption">
    <w:name w:val="caption"/>
    <w:basedOn w:val="Normal"/>
    <w:next w:val="Normal"/>
    <w:qFormat/>
    <w:rsid w:val="00F738B5"/>
    <w:pPr>
      <w:spacing w:after="240"/>
      <w:jc w:val="center"/>
    </w:pPr>
    <w:rPr>
      <w:b/>
      <w:bCs/>
    </w:rPr>
  </w:style>
  <w:style w:type="paragraph" w:styleId="TOC5">
    <w:name w:val="toc 5"/>
    <w:aliases w:val="Observation TOC"/>
    <w:basedOn w:val="TOC4"/>
    <w:semiHidden/>
    <w:rsid w:val="00F738B5"/>
    <w:pPr>
      <w:tabs>
        <w:tab w:val="right" w:pos="1701"/>
      </w:tabs>
      <w:ind w:left="1701" w:hanging="1701"/>
    </w:pPr>
  </w:style>
  <w:style w:type="paragraph" w:styleId="TOC4">
    <w:name w:val="toc 4"/>
    <w:basedOn w:val="TOC3"/>
    <w:semiHidden/>
    <w:rsid w:val="00F738B5"/>
    <w:pPr>
      <w:ind w:left="1418" w:hanging="1418"/>
    </w:pPr>
  </w:style>
  <w:style w:type="paragraph" w:styleId="TOC3">
    <w:name w:val="toc 3"/>
    <w:basedOn w:val="TOC2"/>
    <w:semiHidden/>
    <w:rsid w:val="00F738B5"/>
    <w:pPr>
      <w:ind w:left="1134" w:hanging="1134"/>
    </w:pPr>
  </w:style>
  <w:style w:type="paragraph" w:styleId="TOC2">
    <w:name w:val="toc 2"/>
    <w:basedOn w:val="TOC1"/>
    <w:semiHidden/>
    <w:rsid w:val="00F738B5"/>
    <w:pPr>
      <w:keepNext w:val="0"/>
      <w:spacing w:before="0"/>
      <w:ind w:left="851" w:hanging="851"/>
    </w:pPr>
    <w:rPr>
      <w:szCs w:val="20"/>
    </w:rPr>
  </w:style>
  <w:style w:type="paragraph" w:styleId="Index2">
    <w:name w:val="index 2"/>
    <w:basedOn w:val="Index1"/>
    <w:semiHidden/>
    <w:rsid w:val="00F738B5"/>
    <w:pPr>
      <w:ind w:left="284"/>
    </w:pPr>
  </w:style>
  <w:style w:type="paragraph" w:styleId="Index1">
    <w:name w:val="index 1"/>
    <w:basedOn w:val="Normal"/>
    <w:semiHidden/>
    <w:rsid w:val="00F738B5"/>
    <w:pPr>
      <w:keepLines/>
      <w:spacing w:after="0"/>
    </w:pPr>
  </w:style>
  <w:style w:type="paragraph" w:styleId="DocumentMap">
    <w:name w:val="Document Map"/>
    <w:basedOn w:val="Normal"/>
    <w:semiHidden/>
    <w:rsid w:val="00F738B5"/>
    <w:pPr>
      <w:shd w:val="clear" w:color="auto" w:fill="000080"/>
    </w:pPr>
    <w:rPr>
      <w:rFonts w:ascii="Tahoma" w:hAnsi="Tahoma" w:cs="Tahoma"/>
    </w:rPr>
  </w:style>
  <w:style w:type="paragraph" w:styleId="ListNumber2">
    <w:name w:val="List Number 2"/>
    <w:basedOn w:val="ListNumber"/>
    <w:rsid w:val="00F738B5"/>
    <w:pPr>
      <w:ind w:left="851"/>
    </w:pPr>
  </w:style>
  <w:style w:type="paragraph" w:styleId="ListNumber">
    <w:name w:val="List Number"/>
    <w:basedOn w:val="List"/>
    <w:rsid w:val="00F738B5"/>
  </w:style>
  <w:style w:type="paragraph" w:styleId="List">
    <w:name w:val="List"/>
    <w:basedOn w:val="Normal"/>
    <w:rsid w:val="00F738B5"/>
    <w:pPr>
      <w:ind w:left="568" w:hanging="284"/>
    </w:pPr>
  </w:style>
  <w:style w:type="paragraph" w:styleId="Header">
    <w:name w:val="header"/>
    <w:rsid w:val="00F738B5"/>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738B5"/>
    <w:rPr>
      <w:b/>
      <w:bCs/>
      <w:position w:val="6"/>
      <w:sz w:val="16"/>
      <w:szCs w:val="16"/>
    </w:rPr>
  </w:style>
  <w:style w:type="paragraph" w:styleId="FootnoteText">
    <w:name w:val="footnote text"/>
    <w:basedOn w:val="Normal"/>
    <w:semiHidden/>
    <w:rsid w:val="00F738B5"/>
    <w:pPr>
      <w:keepLines/>
      <w:spacing w:after="0"/>
      <w:ind w:left="454" w:hanging="454"/>
    </w:pPr>
    <w:rPr>
      <w:sz w:val="16"/>
      <w:szCs w:val="16"/>
    </w:rPr>
  </w:style>
  <w:style w:type="paragraph" w:customStyle="1" w:styleId="3GPPHeader">
    <w:name w:val="3GPP_Header"/>
    <w:basedOn w:val="Normal"/>
    <w:rsid w:val="00F738B5"/>
    <w:pPr>
      <w:tabs>
        <w:tab w:val="left" w:pos="1701"/>
        <w:tab w:val="right" w:pos="9639"/>
      </w:tabs>
      <w:spacing w:after="240"/>
    </w:pPr>
    <w:rPr>
      <w:b/>
      <w:sz w:val="24"/>
    </w:rPr>
  </w:style>
  <w:style w:type="paragraph" w:styleId="TOC9">
    <w:name w:val="toc 9"/>
    <w:basedOn w:val="TOC8"/>
    <w:semiHidden/>
    <w:rsid w:val="00F738B5"/>
    <w:pPr>
      <w:ind w:left="1418" w:hanging="1418"/>
    </w:pPr>
  </w:style>
  <w:style w:type="paragraph" w:styleId="TOC6">
    <w:name w:val="toc 6"/>
    <w:basedOn w:val="TOC5"/>
    <w:next w:val="Normal"/>
    <w:semiHidden/>
    <w:rsid w:val="00F738B5"/>
    <w:pPr>
      <w:ind w:left="1985" w:hanging="1985"/>
    </w:pPr>
  </w:style>
  <w:style w:type="paragraph" w:styleId="TOC7">
    <w:name w:val="toc 7"/>
    <w:basedOn w:val="TOC6"/>
    <w:next w:val="Normal"/>
    <w:semiHidden/>
    <w:rsid w:val="00F738B5"/>
    <w:pPr>
      <w:ind w:left="2268" w:hanging="2268"/>
    </w:pPr>
  </w:style>
  <w:style w:type="paragraph" w:styleId="ListBullet2">
    <w:name w:val="List Bullet 2"/>
    <w:basedOn w:val="ListBullet"/>
    <w:rsid w:val="00F738B5"/>
    <w:pPr>
      <w:numPr>
        <w:numId w:val="6"/>
      </w:numPr>
    </w:pPr>
  </w:style>
  <w:style w:type="paragraph" w:styleId="ListBullet">
    <w:name w:val="List Bullet"/>
    <w:basedOn w:val="BodyText"/>
    <w:rsid w:val="00F738B5"/>
    <w:pPr>
      <w:numPr>
        <w:numId w:val="5"/>
      </w:numPr>
    </w:pPr>
  </w:style>
  <w:style w:type="paragraph" w:styleId="ListBullet3">
    <w:name w:val="List Bullet 3"/>
    <w:basedOn w:val="ListBullet2"/>
    <w:rsid w:val="00F738B5"/>
    <w:pPr>
      <w:numPr>
        <w:numId w:val="7"/>
      </w:numPr>
    </w:pPr>
  </w:style>
  <w:style w:type="paragraph" w:customStyle="1" w:styleId="EQ">
    <w:name w:val="EQ"/>
    <w:basedOn w:val="Normal"/>
    <w:next w:val="Normal"/>
    <w:rsid w:val="00F738B5"/>
    <w:pPr>
      <w:keepLines/>
      <w:tabs>
        <w:tab w:val="center" w:pos="4536"/>
        <w:tab w:val="right" w:pos="9072"/>
      </w:tabs>
      <w:spacing w:after="180"/>
      <w:jc w:val="left"/>
    </w:pPr>
    <w:rPr>
      <w:noProof/>
      <w:lang w:eastAsia="en-US"/>
    </w:rPr>
  </w:style>
  <w:style w:type="paragraph" w:styleId="List2">
    <w:name w:val="List 2"/>
    <w:basedOn w:val="List"/>
    <w:rsid w:val="00F738B5"/>
    <w:pPr>
      <w:ind w:left="851"/>
    </w:pPr>
  </w:style>
  <w:style w:type="paragraph" w:styleId="List3">
    <w:name w:val="List 3"/>
    <w:basedOn w:val="List2"/>
    <w:rsid w:val="00F738B5"/>
    <w:pPr>
      <w:ind w:left="1135"/>
    </w:pPr>
  </w:style>
  <w:style w:type="paragraph" w:styleId="List4">
    <w:name w:val="List 4"/>
    <w:basedOn w:val="List3"/>
    <w:rsid w:val="00F738B5"/>
    <w:pPr>
      <w:ind w:left="1418"/>
    </w:pPr>
  </w:style>
  <w:style w:type="paragraph" w:styleId="List5">
    <w:name w:val="List 5"/>
    <w:basedOn w:val="List4"/>
    <w:rsid w:val="00F738B5"/>
    <w:pPr>
      <w:ind w:left="1702"/>
    </w:pPr>
  </w:style>
  <w:style w:type="paragraph" w:customStyle="1" w:styleId="EditorsNote">
    <w:name w:val="Editor's Note"/>
    <w:basedOn w:val="Normal"/>
    <w:rsid w:val="00F738B5"/>
    <w:pPr>
      <w:keepLines/>
      <w:spacing w:after="180"/>
      <w:ind w:left="1135" w:hanging="851"/>
      <w:jc w:val="left"/>
    </w:pPr>
    <w:rPr>
      <w:color w:val="FF0000"/>
      <w:lang w:eastAsia="en-US"/>
    </w:rPr>
  </w:style>
  <w:style w:type="paragraph" w:styleId="ListBullet4">
    <w:name w:val="List Bullet 4"/>
    <w:basedOn w:val="ListBullet3"/>
    <w:rsid w:val="00F738B5"/>
    <w:pPr>
      <w:numPr>
        <w:numId w:val="8"/>
      </w:numPr>
    </w:pPr>
  </w:style>
  <w:style w:type="paragraph" w:styleId="ListBullet5">
    <w:name w:val="List Bullet 5"/>
    <w:basedOn w:val="ListBullet4"/>
    <w:rsid w:val="00F738B5"/>
    <w:pPr>
      <w:numPr>
        <w:numId w:val="4"/>
      </w:numPr>
    </w:pPr>
  </w:style>
  <w:style w:type="paragraph" w:styleId="Footer">
    <w:name w:val="footer"/>
    <w:basedOn w:val="Header"/>
    <w:semiHidden/>
    <w:rsid w:val="00F738B5"/>
    <w:pPr>
      <w:jc w:val="center"/>
    </w:pPr>
    <w:rPr>
      <w:i/>
      <w:iCs/>
    </w:rPr>
  </w:style>
  <w:style w:type="paragraph" w:customStyle="1" w:styleId="Reference">
    <w:name w:val="Reference"/>
    <w:basedOn w:val="Normal"/>
    <w:rsid w:val="00F738B5"/>
    <w:pPr>
      <w:numPr>
        <w:numId w:val="2"/>
      </w:numPr>
    </w:pPr>
  </w:style>
  <w:style w:type="paragraph" w:styleId="BalloonText">
    <w:name w:val="Balloon Text"/>
    <w:basedOn w:val="Normal"/>
    <w:semiHidden/>
    <w:rsid w:val="00F738B5"/>
    <w:rPr>
      <w:rFonts w:ascii="Tahoma" w:hAnsi="Tahoma" w:cs="Tahoma"/>
      <w:sz w:val="16"/>
      <w:szCs w:val="16"/>
    </w:rPr>
  </w:style>
  <w:style w:type="character" w:styleId="PageNumber">
    <w:name w:val="page number"/>
    <w:semiHidden/>
    <w:rsid w:val="00F738B5"/>
  </w:style>
  <w:style w:type="paragraph" w:styleId="BodyText">
    <w:name w:val="Body Text"/>
    <w:basedOn w:val="Normal"/>
    <w:link w:val="BodyTextChar"/>
    <w:rsid w:val="00F738B5"/>
  </w:style>
  <w:style w:type="character" w:styleId="Hyperlink">
    <w:name w:val="Hyperlink"/>
    <w:uiPriority w:val="99"/>
    <w:rsid w:val="00F738B5"/>
    <w:rPr>
      <w:color w:val="0000FF"/>
      <w:u w:val="single"/>
      <w:lang w:val="en-GB"/>
    </w:rPr>
  </w:style>
  <w:style w:type="character" w:styleId="FollowedHyperlink">
    <w:name w:val="FollowedHyperlink"/>
    <w:semiHidden/>
    <w:rsid w:val="00F738B5"/>
    <w:rPr>
      <w:color w:val="FF0000"/>
      <w:u w:val="single"/>
    </w:rPr>
  </w:style>
  <w:style w:type="character" w:styleId="CommentReference">
    <w:name w:val="annotation reference"/>
    <w:semiHidden/>
    <w:rsid w:val="00F738B5"/>
    <w:rPr>
      <w:sz w:val="16"/>
      <w:szCs w:val="16"/>
    </w:rPr>
  </w:style>
  <w:style w:type="paragraph" w:styleId="CommentText">
    <w:name w:val="annotation text"/>
    <w:basedOn w:val="Normal"/>
    <w:semiHidden/>
    <w:rsid w:val="00F738B5"/>
  </w:style>
  <w:style w:type="paragraph" w:styleId="CommentSubject">
    <w:name w:val="annotation subject"/>
    <w:basedOn w:val="CommentText"/>
    <w:next w:val="CommentText"/>
    <w:semiHidden/>
    <w:rsid w:val="00F738B5"/>
    <w:rPr>
      <w:b/>
      <w:bCs/>
    </w:rPr>
  </w:style>
  <w:style w:type="character" w:customStyle="1" w:styleId="Heading1Char">
    <w:name w:val="Heading 1 Char"/>
    <w:link w:val="Heading1"/>
    <w:rsid w:val="00F738B5"/>
    <w:rPr>
      <w:rFonts w:ascii="Arial" w:hAnsi="Arial" w:cs="Arial"/>
      <w:sz w:val="36"/>
      <w:szCs w:val="36"/>
      <w:lang w:val="en-GB"/>
    </w:rPr>
  </w:style>
  <w:style w:type="paragraph" w:customStyle="1" w:styleId="B1">
    <w:name w:val="B1"/>
    <w:basedOn w:val="List"/>
    <w:rsid w:val="00F738B5"/>
    <w:pPr>
      <w:spacing w:after="180"/>
      <w:jc w:val="left"/>
    </w:pPr>
    <w:rPr>
      <w:lang w:eastAsia="en-US"/>
    </w:rPr>
  </w:style>
  <w:style w:type="paragraph" w:customStyle="1" w:styleId="B2">
    <w:name w:val="B2"/>
    <w:basedOn w:val="List2"/>
    <w:rsid w:val="00F738B5"/>
    <w:pPr>
      <w:spacing w:after="180"/>
      <w:jc w:val="left"/>
    </w:pPr>
    <w:rPr>
      <w:lang w:eastAsia="en-US"/>
    </w:rPr>
  </w:style>
  <w:style w:type="paragraph" w:customStyle="1" w:styleId="B3">
    <w:name w:val="B3"/>
    <w:basedOn w:val="List3"/>
    <w:rsid w:val="00F738B5"/>
    <w:pPr>
      <w:spacing w:after="180"/>
      <w:jc w:val="left"/>
    </w:pPr>
    <w:rPr>
      <w:lang w:eastAsia="en-US"/>
    </w:rPr>
  </w:style>
  <w:style w:type="paragraph" w:customStyle="1" w:styleId="B4">
    <w:name w:val="B4"/>
    <w:basedOn w:val="List4"/>
    <w:rsid w:val="00F738B5"/>
    <w:pPr>
      <w:spacing w:after="180"/>
      <w:jc w:val="left"/>
    </w:pPr>
    <w:rPr>
      <w:lang w:eastAsia="en-US"/>
    </w:rPr>
  </w:style>
  <w:style w:type="paragraph" w:customStyle="1" w:styleId="Proposal">
    <w:name w:val="Proposal"/>
    <w:basedOn w:val="Normal"/>
    <w:rsid w:val="00F738B5"/>
    <w:pPr>
      <w:numPr>
        <w:numId w:val="3"/>
      </w:numPr>
      <w:tabs>
        <w:tab w:val="clear" w:pos="1304"/>
        <w:tab w:val="left" w:pos="1701"/>
      </w:tabs>
      <w:ind w:left="1701" w:hanging="1701"/>
    </w:pPr>
    <w:rPr>
      <w:b/>
      <w:bCs/>
    </w:rPr>
  </w:style>
  <w:style w:type="character" w:customStyle="1" w:styleId="BodyTextChar">
    <w:name w:val="Body Text Char"/>
    <w:link w:val="BodyText"/>
    <w:rsid w:val="00F738B5"/>
    <w:rPr>
      <w:rFonts w:ascii="Arial" w:hAnsi="Arial"/>
      <w:lang w:val="en-GB"/>
    </w:rPr>
  </w:style>
  <w:style w:type="paragraph" w:customStyle="1" w:styleId="B5">
    <w:name w:val="B5"/>
    <w:basedOn w:val="List5"/>
    <w:rsid w:val="00F738B5"/>
    <w:pPr>
      <w:spacing w:after="180"/>
      <w:jc w:val="left"/>
    </w:pPr>
    <w:rPr>
      <w:lang w:eastAsia="en-US"/>
    </w:rPr>
  </w:style>
  <w:style w:type="paragraph" w:customStyle="1" w:styleId="EX">
    <w:name w:val="EX"/>
    <w:basedOn w:val="Normal"/>
    <w:rsid w:val="00F738B5"/>
    <w:pPr>
      <w:keepLines/>
      <w:spacing w:after="180"/>
      <w:ind w:left="1702" w:hanging="1418"/>
      <w:jc w:val="left"/>
    </w:pPr>
    <w:rPr>
      <w:lang w:eastAsia="en-US"/>
    </w:rPr>
  </w:style>
  <w:style w:type="paragraph" w:customStyle="1" w:styleId="EW">
    <w:name w:val="EW"/>
    <w:basedOn w:val="EX"/>
    <w:rsid w:val="00F738B5"/>
    <w:pPr>
      <w:spacing w:after="0"/>
    </w:pPr>
  </w:style>
  <w:style w:type="paragraph" w:customStyle="1" w:styleId="TAL">
    <w:name w:val="TAL"/>
    <w:basedOn w:val="Normal"/>
    <w:rsid w:val="00F738B5"/>
    <w:pPr>
      <w:keepNext/>
      <w:keepLines/>
      <w:spacing w:after="0"/>
      <w:jc w:val="left"/>
    </w:pPr>
    <w:rPr>
      <w:sz w:val="18"/>
      <w:lang w:eastAsia="en-US"/>
    </w:rPr>
  </w:style>
  <w:style w:type="paragraph" w:customStyle="1" w:styleId="TAC">
    <w:name w:val="TAC"/>
    <w:basedOn w:val="TAL"/>
    <w:rsid w:val="00F738B5"/>
    <w:pPr>
      <w:jc w:val="center"/>
    </w:pPr>
  </w:style>
  <w:style w:type="paragraph" w:customStyle="1" w:styleId="TAH">
    <w:name w:val="TAH"/>
    <w:basedOn w:val="TAC"/>
    <w:rsid w:val="00F738B5"/>
    <w:rPr>
      <w:b/>
    </w:rPr>
  </w:style>
  <w:style w:type="paragraph" w:customStyle="1" w:styleId="TAN">
    <w:name w:val="TAN"/>
    <w:basedOn w:val="TAL"/>
    <w:rsid w:val="00F738B5"/>
    <w:pPr>
      <w:ind w:left="851" w:hanging="851"/>
    </w:pPr>
  </w:style>
  <w:style w:type="paragraph" w:customStyle="1" w:styleId="TAR">
    <w:name w:val="TAR"/>
    <w:basedOn w:val="TAL"/>
    <w:rsid w:val="00F738B5"/>
    <w:pPr>
      <w:jc w:val="right"/>
    </w:pPr>
  </w:style>
  <w:style w:type="paragraph" w:customStyle="1" w:styleId="TH">
    <w:name w:val="TH"/>
    <w:basedOn w:val="Normal"/>
    <w:link w:val="THChar"/>
    <w:rsid w:val="00F738B5"/>
    <w:pPr>
      <w:keepNext/>
      <w:keepLines/>
      <w:spacing w:before="60" w:after="180"/>
      <w:jc w:val="center"/>
    </w:pPr>
    <w:rPr>
      <w:b/>
      <w:lang w:eastAsia="en-US"/>
    </w:rPr>
  </w:style>
  <w:style w:type="paragraph" w:customStyle="1" w:styleId="TF">
    <w:name w:val="TF"/>
    <w:basedOn w:val="TH"/>
    <w:rsid w:val="00F738B5"/>
    <w:pPr>
      <w:keepNext w:val="0"/>
      <w:spacing w:before="0" w:after="240"/>
    </w:pPr>
  </w:style>
  <w:style w:type="paragraph" w:customStyle="1" w:styleId="TT">
    <w:name w:val="TT"/>
    <w:basedOn w:val="Heading1"/>
    <w:next w:val="Normal"/>
    <w:rsid w:val="00F738B5"/>
    <w:pPr>
      <w:numPr>
        <w:numId w:val="0"/>
      </w:numPr>
      <w:ind w:left="1134" w:hanging="1134"/>
      <w:outlineLvl w:val="9"/>
    </w:pPr>
    <w:rPr>
      <w:rFonts w:cs="Times New Roman"/>
      <w:szCs w:val="20"/>
      <w:lang w:eastAsia="en-US"/>
    </w:rPr>
  </w:style>
  <w:style w:type="paragraph" w:customStyle="1" w:styleId="ZA">
    <w:name w:val="ZA"/>
    <w:rsid w:val="00F738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738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738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738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738B5"/>
  </w:style>
  <w:style w:type="paragraph" w:customStyle="1" w:styleId="ZH">
    <w:name w:val="ZH"/>
    <w:rsid w:val="00F738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738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738B5"/>
    <w:pPr>
      <w:framePr w:hRule="auto" w:wrap="notBeside" w:y="852"/>
    </w:pPr>
    <w:rPr>
      <w:i w:val="0"/>
      <w:sz w:val="40"/>
    </w:rPr>
  </w:style>
  <w:style w:type="paragraph" w:customStyle="1" w:styleId="ZU">
    <w:name w:val="ZU"/>
    <w:rsid w:val="00F738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738B5"/>
    <w:pPr>
      <w:framePr w:wrap="notBeside" w:y="16161"/>
    </w:pPr>
  </w:style>
  <w:style w:type="paragraph" w:customStyle="1" w:styleId="FP">
    <w:name w:val="FP"/>
    <w:basedOn w:val="Normal"/>
    <w:rsid w:val="00F738B5"/>
    <w:pPr>
      <w:spacing w:after="0"/>
      <w:jc w:val="left"/>
    </w:pPr>
    <w:rPr>
      <w:lang w:eastAsia="en-US"/>
    </w:rPr>
  </w:style>
  <w:style w:type="paragraph" w:customStyle="1" w:styleId="Observation">
    <w:name w:val="Observation"/>
    <w:basedOn w:val="Proposal"/>
    <w:qFormat/>
    <w:rsid w:val="00F738B5"/>
    <w:pPr>
      <w:numPr>
        <w:numId w:val="13"/>
      </w:numPr>
      <w:ind w:left="1701" w:hanging="1701"/>
    </w:pPr>
  </w:style>
  <w:style w:type="paragraph" w:styleId="TableofFigures">
    <w:name w:val="table of figures"/>
    <w:basedOn w:val="Normal"/>
    <w:next w:val="Normal"/>
    <w:uiPriority w:val="99"/>
    <w:rsid w:val="00F738B5"/>
    <w:pPr>
      <w:ind w:left="1418" w:hanging="1418"/>
      <w:jc w:val="left"/>
    </w:pPr>
    <w:rPr>
      <w:b/>
    </w:rPr>
  </w:style>
  <w:style w:type="paragraph" w:customStyle="1" w:styleId="CRCoverPage">
    <w:name w:val="CR Cover Page"/>
    <w:rsid w:val="00F738B5"/>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5NUHHDQN7SK2-1-117189</_dlc_DocId>
    <TaxCatchAll xmlns="08b2df90-05d3-4030-90d4-c9feeb4a1cd9">
      <Value>10</Value>
      <Value>9</Value>
      <Value>8</Value>
      <Value>3</Value>
      <Value>1</Value>
    </TaxCatchAll>
    <_dlc_DocIdUrl xmlns="08b2df90-05d3-4030-90d4-c9feeb4a1cd9">
      <Url>https://ericoll.internal.ericsson.com/sites/STAR/_layouts/DocIdRedir.aspx?ID=5NUHHDQN7SK2-1-117189</Url>
      <Description>5NUHHDQN7SK2-1-117189</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591B4D67-20DA-4956-BFFC-CEFA38D19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98FEF730-21B2-44CF-B98E-8BDF8DE0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14</TotalTime>
  <Pages>4</Pages>
  <Words>1390</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Gunnar Mildh</cp:lastModifiedBy>
  <cp:revision>4</cp:revision>
  <cp:lastPrinted>2017-01-26T12:56:00Z</cp:lastPrinted>
  <dcterms:created xsi:type="dcterms:W3CDTF">2017-04-28T10:43:00Z</dcterms:created>
  <dcterms:modified xsi:type="dcterms:W3CDTF">2017-05-05T08:27:00Z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3dc72b32-0bee-4811-b924-c53ea86f8ff4</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